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DB2B3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032B8A0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DB530C8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22918E91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226E16A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256B5CD" w14:textId="33FDD576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254581A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C75898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484CCAA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63478E0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B176A1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74F690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65DE70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1C28FE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462C11B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02BADD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4D1852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31D3B6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6B5B11C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54A11F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2CEADBE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6F5708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235BB46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056162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4F9408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BF871E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12970A8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5006700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1C86165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27EA471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6C6D09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446FAA7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449E594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200</w:t>
      </w:r>
    </w:p>
    <w:p w14:paraId="326A9BE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0.2</w:t>
      </w:r>
    </w:p>
    <w:p w14:paraId="5B1983D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33000</w:t>
      </w:r>
    </w:p>
    <w:p w14:paraId="1BEC6EB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657F00D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65CCBCD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3CC4B41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53C9B89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17EE981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1EDE939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0.2 · 0.002 · 33000 · (1-0.8) = </w:t>
      </w:r>
      <w:r w:rsidRPr="00BD5250">
        <w:rPr>
          <w:rFonts w:ascii="Arial" w:hAnsi="Arial" w:cs="Arial"/>
          <w:b/>
          <w:color w:val="000000"/>
        </w:rPr>
        <w:t>6.12</w:t>
      </w:r>
    </w:p>
    <w:p w14:paraId="2BF7641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0.2 · 0.002 · 33000 · (365-(60 + 60)) · (1-0.8) = </w:t>
      </w:r>
      <w:r w:rsidRPr="00BD5250">
        <w:rPr>
          <w:rFonts w:ascii="Arial" w:hAnsi="Arial" w:cs="Arial"/>
          <w:b/>
          <w:color w:val="000000"/>
        </w:rPr>
        <w:t>77.8</w:t>
      </w:r>
    </w:p>
    <w:p w14:paraId="56486E0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 + 6.12 = </w:t>
      </w:r>
      <w:r w:rsidRPr="00BD5250">
        <w:rPr>
          <w:rFonts w:ascii="Arial" w:hAnsi="Arial" w:cs="Arial"/>
          <w:b/>
          <w:color w:val="000000"/>
        </w:rPr>
        <w:t>6.12</w:t>
      </w:r>
    </w:p>
    <w:p w14:paraId="481F216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+ 77.8 = </w:t>
      </w:r>
      <w:r w:rsidRPr="00BD5250">
        <w:rPr>
          <w:rFonts w:ascii="Arial" w:hAnsi="Arial" w:cs="Arial"/>
          <w:b/>
          <w:color w:val="000000"/>
        </w:rPr>
        <w:t>77.8</w:t>
      </w:r>
    </w:p>
    <w:p w14:paraId="3A1EEF0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53A1A6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545141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77.8 = </w:t>
      </w:r>
      <w:r w:rsidRPr="00BD5250">
        <w:rPr>
          <w:rFonts w:ascii="Arial" w:hAnsi="Arial" w:cs="Arial"/>
          <w:b/>
          <w:color w:val="000000"/>
        </w:rPr>
        <w:t>31.1</w:t>
      </w:r>
    </w:p>
    <w:p w14:paraId="6F544DE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6.12 = </w:t>
      </w:r>
      <w:r w:rsidRPr="00BD5250">
        <w:rPr>
          <w:rFonts w:ascii="Arial" w:hAnsi="Arial" w:cs="Arial"/>
          <w:b/>
          <w:color w:val="000000"/>
        </w:rPr>
        <w:t>2.45</w:t>
      </w:r>
    </w:p>
    <w:p w14:paraId="543AFBE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B6AB685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7D024279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7E57" w14:textId="5ABD1856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9A88" w14:textId="235B892A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45D3" w14:textId="09A9D5A5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7123" w14:textId="5375D60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3340F6C9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4A98" w14:textId="5E483F4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99053" w14:textId="14AF9056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713B" w14:textId="2E40E00D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2.45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BD4C" w14:textId="09E01E07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31.1</w:t>
            </w:r>
          </w:p>
        </w:tc>
      </w:tr>
    </w:tbl>
    <w:p w14:paraId="124D4BD5" w14:textId="75ECBB12" w:rsidR="00BD5250" w:rsidRPr="00BD5250" w:rsidRDefault="00BD5250" w:rsidP="00BD5250">
      <w:pPr>
        <w:rPr>
          <w:color w:val="000000"/>
          <w:sz w:val="22"/>
        </w:rPr>
      </w:pPr>
    </w:p>
    <w:p w14:paraId="36664A8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239E43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BFF58C5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3BF7D7FA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6E46910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6216BB6" w14:textId="2910EA0B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39A727B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EBB74F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0589A81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1FE2CF6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887189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8ECE75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A62091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8E9586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6E1FEB4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4A88F0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01C22F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F46A31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71EE876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405962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5DE1EDE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E8A0B2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3539EAA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5AE915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01D75A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C1A515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075F9D5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35DB7FC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698A294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66EB76B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3C18678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6A0884D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5430553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200</w:t>
      </w:r>
    </w:p>
    <w:p w14:paraId="72E16E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0.2</w:t>
      </w:r>
    </w:p>
    <w:p w14:paraId="01780E9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5000</w:t>
      </w:r>
    </w:p>
    <w:p w14:paraId="5CFDB7F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7D102FC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46ABC10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339E4DE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1B82133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739838B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6F53746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0.2 · 0.002 · 5000 · (1-0.8) = </w:t>
      </w:r>
      <w:r w:rsidRPr="00BD5250">
        <w:rPr>
          <w:rFonts w:ascii="Arial" w:hAnsi="Arial" w:cs="Arial"/>
          <w:b/>
          <w:color w:val="000000"/>
        </w:rPr>
        <w:t>0.928</w:t>
      </w:r>
    </w:p>
    <w:p w14:paraId="3625A57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0.2 · 0.002 · 5000 · (365-(60 + 60)) · (1-0.8) = </w:t>
      </w:r>
      <w:r w:rsidRPr="00BD5250">
        <w:rPr>
          <w:rFonts w:ascii="Arial" w:hAnsi="Arial" w:cs="Arial"/>
          <w:b/>
          <w:color w:val="000000"/>
        </w:rPr>
        <w:t>11.79</w:t>
      </w:r>
    </w:p>
    <w:p w14:paraId="28361A4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 + 0.928 = </w:t>
      </w:r>
      <w:r w:rsidRPr="00BD5250">
        <w:rPr>
          <w:rFonts w:ascii="Arial" w:hAnsi="Arial" w:cs="Arial"/>
          <w:b/>
          <w:color w:val="000000"/>
        </w:rPr>
        <w:t>0.928</w:t>
      </w:r>
    </w:p>
    <w:p w14:paraId="2886564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+ 11.79 = </w:t>
      </w:r>
      <w:r w:rsidRPr="00BD5250">
        <w:rPr>
          <w:rFonts w:ascii="Arial" w:hAnsi="Arial" w:cs="Arial"/>
          <w:b/>
          <w:color w:val="000000"/>
        </w:rPr>
        <w:t>11.8</w:t>
      </w:r>
    </w:p>
    <w:p w14:paraId="7818D94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951C23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E537BE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11.8 = </w:t>
      </w:r>
      <w:r w:rsidRPr="00BD5250">
        <w:rPr>
          <w:rFonts w:ascii="Arial" w:hAnsi="Arial" w:cs="Arial"/>
          <w:b/>
          <w:color w:val="000000"/>
        </w:rPr>
        <w:t>4.72</w:t>
      </w:r>
    </w:p>
    <w:p w14:paraId="47D0BD1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0.928 = </w:t>
      </w:r>
      <w:r w:rsidRPr="00BD5250">
        <w:rPr>
          <w:rFonts w:ascii="Arial" w:hAnsi="Arial" w:cs="Arial"/>
          <w:b/>
          <w:color w:val="000000"/>
        </w:rPr>
        <w:t>0.371</w:t>
      </w:r>
    </w:p>
    <w:p w14:paraId="4700EAD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4777DA2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331CD4D7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0D48" w14:textId="741E14F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5727" w14:textId="4117584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3E65" w14:textId="37A2116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909F" w14:textId="5F81868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27C1FDF0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D668" w14:textId="5837A126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0694" w14:textId="692E1B26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61D0" w14:textId="28D473AC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40C1" w14:textId="7966526A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4.72</w:t>
            </w:r>
          </w:p>
        </w:tc>
      </w:tr>
    </w:tbl>
    <w:p w14:paraId="15D19B27" w14:textId="6574B0E7" w:rsidR="00BD5250" w:rsidRPr="00BD5250" w:rsidRDefault="00BD5250" w:rsidP="00BD5250">
      <w:pPr>
        <w:rPr>
          <w:color w:val="000000"/>
          <w:sz w:val="22"/>
        </w:rPr>
      </w:pPr>
    </w:p>
    <w:p w14:paraId="015CC06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FE8FBA0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3519097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7597E40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04662F92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0C18215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2D5142A" w14:textId="08EF7A45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6DA4F4F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0EEB26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290F785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09A1B89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AECA43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967F28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FA7ECD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799329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0107B4D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792CD9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CBCBE9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A4F884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5793C3D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81310A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25203F1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5F2433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55C680E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C9E0B1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F00451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B9E47F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4D405F2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2D0EDCC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252AE35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002D479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338DB6A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65A4687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0EC2558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200</w:t>
      </w:r>
    </w:p>
    <w:p w14:paraId="7B4836F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0.2</w:t>
      </w:r>
    </w:p>
    <w:p w14:paraId="3FE1411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3000</w:t>
      </w:r>
    </w:p>
    <w:p w14:paraId="3FA8073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2D0F666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066B656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305413C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11CC7BA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368F5C5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1AAEF90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0.2 · 0.002 · 3000 · (1-0.8) = </w:t>
      </w:r>
      <w:r w:rsidRPr="00BD5250">
        <w:rPr>
          <w:rFonts w:ascii="Arial" w:hAnsi="Arial" w:cs="Arial"/>
          <w:b/>
          <w:color w:val="000000"/>
        </w:rPr>
        <w:t>0.557</w:t>
      </w:r>
    </w:p>
    <w:p w14:paraId="220509A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0.2 · 0.002 · 3000 · (365-(60 + 60)) · (1-0.8) = </w:t>
      </w:r>
      <w:r w:rsidRPr="00BD5250">
        <w:rPr>
          <w:rFonts w:ascii="Arial" w:hAnsi="Arial" w:cs="Arial"/>
          <w:b/>
          <w:color w:val="000000"/>
        </w:rPr>
        <w:t>7.07</w:t>
      </w:r>
    </w:p>
    <w:p w14:paraId="69E24B6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 + 0.557 = </w:t>
      </w:r>
      <w:r w:rsidRPr="00BD5250">
        <w:rPr>
          <w:rFonts w:ascii="Arial" w:hAnsi="Arial" w:cs="Arial"/>
          <w:b/>
          <w:color w:val="000000"/>
        </w:rPr>
        <w:t>0.557</w:t>
      </w:r>
    </w:p>
    <w:p w14:paraId="31E2C1D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+ 7.07 = </w:t>
      </w:r>
      <w:r w:rsidRPr="00BD5250">
        <w:rPr>
          <w:rFonts w:ascii="Arial" w:hAnsi="Arial" w:cs="Arial"/>
          <w:b/>
          <w:color w:val="000000"/>
        </w:rPr>
        <w:t>7.07</w:t>
      </w:r>
    </w:p>
    <w:p w14:paraId="2792297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225384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A439FC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7.07 = </w:t>
      </w:r>
      <w:r w:rsidRPr="00BD5250">
        <w:rPr>
          <w:rFonts w:ascii="Arial" w:hAnsi="Arial" w:cs="Arial"/>
          <w:b/>
          <w:color w:val="000000"/>
        </w:rPr>
        <w:t>2.83</w:t>
      </w:r>
    </w:p>
    <w:p w14:paraId="382E7F1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0.557 = </w:t>
      </w:r>
      <w:r w:rsidRPr="00BD5250">
        <w:rPr>
          <w:rFonts w:ascii="Arial" w:hAnsi="Arial" w:cs="Arial"/>
          <w:b/>
          <w:color w:val="000000"/>
        </w:rPr>
        <w:t>0.223</w:t>
      </w:r>
    </w:p>
    <w:p w14:paraId="3660211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EB85AC1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65F5FC24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5FEF" w14:textId="28D6D92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3EB" w14:textId="5555927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5E05" w14:textId="4EE0F59C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C2E0" w14:textId="273B50B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013F160F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37CD" w14:textId="6C3DDB32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B3BF" w14:textId="1C0EEB47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A565" w14:textId="0364C735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0.223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EC2AD" w14:textId="4C3AE983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2.83</w:t>
            </w:r>
          </w:p>
        </w:tc>
      </w:tr>
    </w:tbl>
    <w:p w14:paraId="48B38C9F" w14:textId="0B1D1558" w:rsidR="00BD5250" w:rsidRPr="00BD5250" w:rsidRDefault="00BD5250" w:rsidP="00BD5250">
      <w:pPr>
        <w:rPr>
          <w:color w:val="000000"/>
          <w:sz w:val="22"/>
        </w:rPr>
      </w:pPr>
    </w:p>
    <w:p w14:paraId="49A06FD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70F7E95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6D43B55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9DFCEBD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7465CEEB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60C789B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D240DD5" w14:textId="66326D79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4D05EF7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04DC1F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7FD2A9D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1156991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672A7D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991F6C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02D024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196CB9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14FD798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82CB76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FF3903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28B1BB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6AC17E9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78C5F9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08B34FB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E55C10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43C6517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0E5C4E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A2FB78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9BFF53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4ECC453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54C730D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5CB891D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11D8849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3C09CCD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4CA4FE1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222DBD0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200</w:t>
      </w:r>
    </w:p>
    <w:p w14:paraId="698F9BD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0.2</w:t>
      </w:r>
    </w:p>
    <w:p w14:paraId="62BC70E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25000</w:t>
      </w:r>
    </w:p>
    <w:p w14:paraId="5F7CE79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08B656A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69E75B9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3DB0CAC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605214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3A18FED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18BEC6C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0.2 · 0.002 · 25000 · (1-0.8) = </w:t>
      </w:r>
      <w:r w:rsidRPr="00BD5250">
        <w:rPr>
          <w:rFonts w:ascii="Arial" w:hAnsi="Arial" w:cs="Arial"/>
          <w:b/>
          <w:color w:val="000000"/>
        </w:rPr>
        <w:t>4.64</w:t>
      </w:r>
    </w:p>
    <w:p w14:paraId="27C2DBE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0.2 · 0.002 · 25000 · (365-(60 + 60)) · (1-0.8) = </w:t>
      </w:r>
      <w:r w:rsidRPr="00BD5250">
        <w:rPr>
          <w:rFonts w:ascii="Arial" w:hAnsi="Arial" w:cs="Arial"/>
          <w:b/>
          <w:color w:val="000000"/>
        </w:rPr>
        <w:t>58.9</w:t>
      </w:r>
    </w:p>
    <w:p w14:paraId="5DFF514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 + 4.64 = </w:t>
      </w:r>
      <w:r w:rsidRPr="00BD5250">
        <w:rPr>
          <w:rFonts w:ascii="Arial" w:hAnsi="Arial" w:cs="Arial"/>
          <w:b/>
          <w:color w:val="000000"/>
        </w:rPr>
        <w:t>4.64</w:t>
      </w:r>
    </w:p>
    <w:p w14:paraId="57496D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+ 58.9 = </w:t>
      </w:r>
      <w:r w:rsidRPr="00BD5250">
        <w:rPr>
          <w:rFonts w:ascii="Arial" w:hAnsi="Arial" w:cs="Arial"/>
          <w:b/>
          <w:color w:val="000000"/>
        </w:rPr>
        <w:t>58.9</w:t>
      </w:r>
    </w:p>
    <w:p w14:paraId="3A689E6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BED363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D29B8C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58.9 = </w:t>
      </w:r>
      <w:r w:rsidRPr="00BD5250">
        <w:rPr>
          <w:rFonts w:ascii="Arial" w:hAnsi="Arial" w:cs="Arial"/>
          <w:b/>
          <w:color w:val="000000"/>
        </w:rPr>
        <w:t>23.56</w:t>
      </w:r>
    </w:p>
    <w:p w14:paraId="0CD66EC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4.64 = </w:t>
      </w:r>
      <w:r w:rsidRPr="00BD5250">
        <w:rPr>
          <w:rFonts w:ascii="Arial" w:hAnsi="Arial" w:cs="Arial"/>
          <w:b/>
          <w:color w:val="000000"/>
        </w:rPr>
        <w:t>1.856</w:t>
      </w:r>
    </w:p>
    <w:p w14:paraId="325C76F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AA1FB8E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239D48E6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5B8D" w14:textId="640268E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F3E3" w14:textId="4B7F85D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FFC4" w14:textId="763D6E3A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D3CD" w14:textId="2DBA95F7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34C01009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D96B" w14:textId="4734082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DA66" w14:textId="3228B22E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76E9" w14:textId="5E486088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1.856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AC26" w14:textId="19AC28BC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23.56</w:t>
            </w:r>
          </w:p>
        </w:tc>
      </w:tr>
    </w:tbl>
    <w:p w14:paraId="75C880C5" w14:textId="7CA37A47" w:rsidR="00BD5250" w:rsidRPr="00BD5250" w:rsidRDefault="00BD5250" w:rsidP="00BD5250">
      <w:pPr>
        <w:rPr>
          <w:color w:val="000000"/>
          <w:sz w:val="22"/>
        </w:rPr>
      </w:pPr>
    </w:p>
    <w:p w14:paraId="6D47346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DD7E1D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DF48249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0D14841F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6A43BE4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E3F668A" w14:textId="379EB4F1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03B0FA7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E809AA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1998CC9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35E036B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BD05A7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251EF7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8F5E4A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F974F1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1B40B21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CDAFE2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59AB6C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B88AB8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4B10AC5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582678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53EB951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9D3B08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1B87D7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DD7CE8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C87E83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08B9FD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2FF259D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29E072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683FABB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6DC231B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54321A0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0A331D3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51EF04B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200</w:t>
      </w:r>
    </w:p>
    <w:p w14:paraId="7169E10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0.2</w:t>
      </w:r>
    </w:p>
    <w:p w14:paraId="04E335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57000</w:t>
      </w:r>
    </w:p>
    <w:p w14:paraId="6E75644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5AE1343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5D812D0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1C7913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3DAE398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3A56173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488ACA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0.2 · 0.002 · 57000 · (1-0.8) = </w:t>
      </w:r>
      <w:r w:rsidRPr="00BD5250">
        <w:rPr>
          <w:rFonts w:ascii="Arial" w:hAnsi="Arial" w:cs="Arial"/>
          <w:b/>
          <w:color w:val="000000"/>
        </w:rPr>
        <w:t>10.58</w:t>
      </w:r>
    </w:p>
    <w:p w14:paraId="6B5AD6C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0.2 · 0.002 · 57000 · (365-(60 + 60)) · (1-0.8) = </w:t>
      </w:r>
      <w:r w:rsidRPr="00BD5250">
        <w:rPr>
          <w:rFonts w:ascii="Arial" w:hAnsi="Arial" w:cs="Arial"/>
          <w:b/>
          <w:color w:val="000000"/>
        </w:rPr>
        <w:t>134.4</w:t>
      </w:r>
    </w:p>
    <w:p w14:paraId="5502A71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 + 10.58 = </w:t>
      </w:r>
      <w:r w:rsidRPr="00BD5250">
        <w:rPr>
          <w:rFonts w:ascii="Arial" w:hAnsi="Arial" w:cs="Arial"/>
          <w:b/>
          <w:color w:val="000000"/>
        </w:rPr>
        <w:t>10.58</w:t>
      </w:r>
    </w:p>
    <w:p w14:paraId="1FBA6FE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+ 134.4 = </w:t>
      </w:r>
      <w:r w:rsidRPr="00BD5250">
        <w:rPr>
          <w:rFonts w:ascii="Arial" w:hAnsi="Arial" w:cs="Arial"/>
          <w:b/>
          <w:color w:val="000000"/>
        </w:rPr>
        <w:t>134.4</w:t>
      </w:r>
    </w:p>
    <w:p w14:paraId="53EAAF8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7B49F5A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2D2D36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134.4 = </w:t>
      </w:r>
      <w:r w:rsidRPr="00BD5250">
        <w:rPr>
          <w:rFonts w:ascii="Arial" w:hAnsi="Arial" w:cs="Arial"/>
          <w:b/>
          <w:color w:val="000000"/>
        </w:rPr>
        <w:t>53.8</w:t>
      </w:r>
    </w:p>
    <w:p w14:paraId="6BF5828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10.58 = </w:t>
      </w:r>
      <w:r w:rsidRPr="00BD5250">
        <w:rPr>
          <w:rFonts w:ascii="Arial" w:hAnsi="Arial" w:cs="Arial"/>
          <w:b/>
          <w:color w:val="000000"/>
        </w:rPr>
        <w:t>4.23</w:t>
      </w:r>
    </w:p>
    <w:p w14:paraId="4DAC2EE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6403285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38BAA364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2DCA" w14:textId="6B1AF4D0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9E23" w14:textId="042EC65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72F0" w14:textId="117B3440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534E" w14:textId="3E902369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18AEB3CE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5853" w14:textId="0134AAC6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6129" w14:textId="5C88259A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4938" w14:textId="6E175D36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4.23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D5B1" w14:textId="115FC4E0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53.8</w:t>
            </w:r>
          </w:p>
        </w:tc>
      </w:tr>
    </w:tbl>
    <w:p w14:paraId="2696E8A9" w14:textId="22107A5A" w:rsidR="00BD5250" w:rsidRPr="00BD5250" w:rsidRDefault="00BD5250" w:rsidP="00BD5250">
      <w:pPr>
        <w:rPr>
          <w:color w:val="000000"/>
          <w:sz w:val="22"/>
        </w:rPr>
      </w:pPr>
    </w:p>
    <w:p w14:paraId="748E2BF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826B86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D5145EB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4F6970ED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6982937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4EC65B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7D3790E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16084A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22E36C1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46C84B4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358179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464DD1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4DCC40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C0BA2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499C52B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6EE920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826180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D68A96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58988CE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7C4D21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0CEF7E5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42F726B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A25110E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50B4D2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27911B9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E2A376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E4EB77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60105E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7C57F75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723EF3F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6F7E05C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5458F57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70BBA7E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3B4E907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56C8DF4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70FCAE6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1C2EAC7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0DDC20F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62AC6A2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19.13</w:t>
      </w:r>
    </w:p>
    <w:p w14:paraId="19B2EC2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163000</w:t>
      </w:r>
    </w:p>
    <w:p w14:paraId="187821B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24A099B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06EE48D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19.13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0.1428</w:t>
      </w:r>
    </w:p>
    <w:p w14:paraId="7CC0B07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1 · 1 · 0.7 · 163000 · (1-0.8) = </w:t>
      </w:r>
      <w:r w:rsidRPr="00BD5250">
        <w:rPr>
          <w:rFonts w:ascii="Arial" w:hAnsi="Arial" w:cs="Arial"/>
          <w:b/>
          <w:color w:val="000000"/>
        </w:rPr>
        <w:t>2.63</w:t>
      </w:r>
    </w:p>
    <w:p w14:paraId="29388D6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01200F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0.1428</w:t>
      </w:r>
    </w:p>
    <w:p w14:paraId="478D706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+ 2.63 = </w:t>
      </w:r>
      <w:r w:rsidRPr="00BD5250">
        <w:rPr>
          <w:rFonts w:ascii="Arial" w:hAnsi="Arial" w:cs="Arial"/>
          <w:b/>
          <w:color w:val="000000"/>
        </w:rPr>
        <w:t>2.63</w:t>
      </w:r>
    </w:p>
    <w:p w14:paraId="2BF9546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98D4E6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B9CCCD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2.63 = </w:t>
      </w:r>
      <w:r w:rsidRPr="00BD5250">
        <w:rPr>
          <w:rFonts w:ascii="Arial" w:hAnsi="Arial" w:cs="Arial"/>
          <w:b/>
          <w:color w:val="000000"/>
        </w:rPr>
        <w:t>1.052</w:t>
      </w:r>
    </w:p>
    <w:p w14:paraId="3CD6552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0.1428 = </w:t>
      </w:r>
      <w:r w:rsidRPr="00BD5250">
        <w:rPr>
          <w:rFonts w:ascii="Arial" w:hAnsi="Arial" w:cs="Arial"/>
          <w:b/>
          <w:color w:val="000000"/>
        </w:rPr>
        <w:t>0.0571</w:t>
      </w:r>
    </w:p>
    <w:p w14:paraId="057DBCC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AFCE04C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238E72D3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1156" w14:textId="2AD7C96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FAA5" w14:textId="3355D8C5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3CB8" w14:textId="7F69D66E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4233" w14:textId="1A542423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6F05BD35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A6C4" w14:textId="4A3898BC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6BD8" w14:textId="78482F26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119E" w14:textId="0445B041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0.0571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8D34" w14:textId="00877360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1.052</w:t>
            </w:r>
          </w:p>
        </w:tc>
      </w:tr>
    </w:tbl>
    <w:p w14:paraId="6D329247" w14:textId="6761E178" w:rsidR="00BD5250" w:rsidRPr="00BD5250" w:rsidRDefault="00BD5250" w:rsidP="00BD5250">
      <w:pPr>
        <w:rPr>
          <w:color w:val="000000"/>
          <w:sz w:val="22"/>
        </w:rPr>
      </w:pPr>
    </w:p>
    <w:p w14:paraId="304FE5B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5444834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663984D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92FB565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556260BC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5A25E7F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37FE34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68B4202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FE7E94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15E9BDC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082597F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6D7B11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2A3810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8C5624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2C17A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26C6E0B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6B8902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636B16A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13AD9A9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15087F7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4B010EB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BD5250">
        <w:rPr>
          <w:b/>
          <w:i/>
          <w:color w:val="000000"/>
          <w:sz w:val="22"/>
        </w:rPr>
        <w:t xml:space="preserve">_KOLIV_ = </w:t>
      </w:r>
      <w:r w:rsidRPr="00BD5250">
        <w:rPr>
          <w:rFonts w:ascii="Arial" w:hAnsi="Arial" w:cs="Arial"/>
          <w:b/>
          <w:color w:val="000000"/>
        </w:rPr>
        <w:t>1</w:t>
      </w:r>
    </w:p>
    <w:p w14:paraId="4124699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, </w:t>
      </w:r>
      <w:r w:rsidRPr="00BD5250">
        <w:rPr>
          <w:b/>
          <w:i/>
          <w:color w:val="000000"/>
          <w:sz w:val="22"/>
        </w:rPr>
        <w:t xml:space="preserve">KR1 = </w:t>
      </w:r>
      <w:r w:rsidRPr="00BD5250">
        <w:rPr>
          <w:rFonts w:ascii="Arial" w:hAnsi="Arial" w:cs="Arial"/>
          <w:b/>
          <w:color w:val="000000"/>
        </w:rPr>
        <w:t>10</w:t>
      </w:r>
    </w:p>
    <w:p w14:paraId="58371E8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9.4</w:t>
      </w:r>
    </w:p>
    <w:p w14:paraId="0A00051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6820A13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182EB30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1AA0D5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27E190C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71C590D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38FDE2B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063670F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1CAF85B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BD5250">
        <w:rPr>
          <w:b/>
          <w:i/>
          <w:color w:val="000000"/>
          <w:sz w:val="22"/>
        </w:rPr>
        <w:t xml:space="preserve">VMAX = </w:t>
      </w:r>
      <w:r w:rsidRPr="00BD5250">
        <w:rPr>
          <w:rFonts w:ascii="Arial" w:hAnsi="Arial" w:cs="Arial"/>
          <w:b/>
          <w:color w:val="000000"/>
        </w:rPr>
        <w:t>7.04</w:t>
      </w:r>
    </w:p>
    <w:p w14:paraId="780AE07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BD5250">
        <w:rPr>
          <w:b/>
          <w:i/>
          <w:color w:val="000000"/>
          <w:sz w:val="22"/>
        </w:rPr>
        <w:t xml:space="preserve">VGOD = </w:t>
      </w:r>
      <w:r w:rsidRPr="00BD5250">
        <w:rPr>
          <w:rFonts w:ascii="Arial" w:hAnsi="Arial" w:cs="Arial"/>
          <w:b/>
          <w:color w:val="000000"/>
        </w:rPr>
        <w:t>60000</w:t>
      </w:r>
    </w:p>
    <w:p w14:paraId="19356FA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103E6EE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B22B393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B6D2F5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40BC695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9501D6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_KOLIV_ · Q · VMAX · K3 · K5 · (1-NJ) / 3600 = </w:t>
      </w:r>
      <w:r w:rsidRPr="00BD5250">
        <w:rPr>
          <w:b/>
          <w:color w:val="000000"/>
        </w:rPr>
        <w:t xml:space="preserve">0.4 · 1 · 9.4 · 7.04 · 2 · 0.8 · (1-0.8) / 3600 = </w:t>
      </w:r>
      <w:r w:rsidRPr="00BD5250">
        <w:rPr>
          <w:rFonts w:ascii="Arial" w:hAnsi="Arial" w:cs="Arial"/>
          <w:b/>
          <w:color w:val="000000"/>
        </w:rPr>
        <w:t>0.002353</w:t>
      </w:r>
    </w:p>
    <w:p w14:paraId="02DFF0C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BD5250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60000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D5250">
        <w:rPr>
          <w:rFonts w:ascii="Arial" w:hAnsi="Arial" w:cs="Arial"/>
          <w:b/>
          <w:color w:val="000000"/>
        </w:rPr>
        <w:t>0.0433</w:t>
      </w:r>
    </w:p>
    <w:p w14:paraId="569BD56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16959A6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42EAB23D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4C66" w14:textId="40C4A6C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A2DE" w14:textId="533FDBB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193C" w14:textId="53DDD69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C90" w14:textId="007F805C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0D926632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58EE" w14:textId="446742F0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8419" w14:textId="487FC28F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F5A31" w14:textId="6857CBD4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0.002353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02F5" w14:textId="0B3362BB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0.0433</w:t>
            </w:r>
          </w:p>
        </w:tc>
      </w:tr>
    </w:tbl>
    <w:p w14:paraId="3113B042" w14:textId="4D5F43D3" w:rsidR="00BD5250" w:rsidRPr="00BD5250" w:rsidRDefault="00BD5250" w:rsidP="00BD5250">
      <w:pPr>
        <w:rPr>
          <w:color w:val="000000"/>
          <w:sz w:val="22"/>
        </w:rPr>
      </w:pPr>
    </w:p>
    <w:p w14:paraId="4FBDBA7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724ECAD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6D9D30C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D652D2E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6A19E329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0B17DA3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D04DFA5" w14:textId="5E90504D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ED6FFC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7951AE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61A3ABF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15E2D8B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AA1ED4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21FE0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103882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7FA871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02D107A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F6D8BC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4CEFA1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&gt;20 - 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25 тонн</w:t>
      </w:r>
    </w:p>
    <w:p w14:paraId="0E05BA8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BD5250">
        <w:rPr>
          <w:b/>
          <w:i/>
          <w:color w:val="000000"/>
          <w:sz w:val="22"/>
        </w:rPr>
        <w:t xml:space="preserve">C1 = </w:t>
      </w:r>
      <w:r w:rsidRPr="00BD5250">
        <w:rPr>
          <w:rFonts w:ascii="Arial" w:hAnsi="Arial" w:cs="Arial"/>
          <w:b/>
          <w:color w:val="000000"/>
        </w:rPr>
        <w:t>1.9</w:t>
      </w:r>
    </w:p>
    <w:p w14:paraId="55F5684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&gt;10 - 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20 км/час</w:t>
      </w:r>
    </w:p>
    <w:p w14:paraId="1DCB837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BD5250">
        <w:rPr>
          <w:b/>
          <w:i/>
          <w:color w:val="000000"/>
          <w:sz w:val="22"/>
        </w:rPr>
        <w:t xml:space="preserve">C2 = </w:t>
      </w:r>
      <w:r w:rsidRPr="00BD5250">
        <w:rPr>
          <w:rFonts w:ascii="Arial" w:hAnsi="Arial" w:cs="Arial"/>
          <w:b/>
          <w:color w:val="000000"/>
        </w:rPr>
        <w:t>2</w:t>
      </w:r>
    </w:p>
    <w:p w14:paraId="360E2B4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60EDA53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BD5250">
        <w:rPr>
          <w:b/>
          <w:i/>
          <w:color w:val="000000"/>
          <w:sz w:val="22"/>
        </w:rPr>
        <w:t xml:space="preserve">C3 = </w:t>
      </w:r>
      <w:r w:rsidRPr="00BD5250">
        <w:rPr>
          <w:rFonts w:ascii="Arial" w:hAnsi="Arial" w:cs="Arial"/>
          <w:b/>
          <w:color w:val="000000"/>
        </w:rPr>
        <w:t>1</w:t>
      </w:r>
    </w:p>
    <w:p w14:paraId="6E6C191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BD5250">
        <w:rPr>
          <w:b/>
          <w:i/>
          <w:color w:val="000000"/>
          <w:sz w:val="22"/>
        </w:rPr>
        <w:t xml:space="preserve">N1 = </w:t>
      </w:r>
      <w:r w:rsidRPr="00BD5250">
        <w:rPr>
          <w:rFonts w:ascii="Arial" w:hAnsi="Arial" w:cs="Arial"/>
          <w:b/>
          <w:color w:val="000000"/>
        </w:rPr>
        <w:t>5</w:t>
      </w:r>
    </w:p>
    <w:p w14:paraId="222BC09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BD5250">
        <w:rPr>
          <w:b/>
          <w:i/>
          <w:color w:val="000000"/>
          <w:sz w:val="22"/>
        </w:rPr>
        <w:t xml:space="preserve">L = </w:t>
      </w:r>
      <w:r w:rsidRPr="00BD5250">
        <w:rPr>
          <w:rFonts w:ascii="Arial" w:hAnsi="Arial" w:cs="Arial"/>
          <w:b/>
          <w:color w:val="000000"/>
        </w:rPr>
        <w:t>1</w:t>
      </w:r>
    </w:p>
    <w:p w14:paraId="58D6FD4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BD5250">
        <w:rPr>
          <w:b/>
          <w:i/>
          <w:color w:val="000000"/>
          <w:sz w:val="22"/>
        </w:rPr>
        <w:t xml:space="preserve">N = </w:t>
      </w:r>
      <w:r w:rsidRPr="00BD5250">
        <w:rPr>
          <w:rFonts w:ascii="Arial" w:hAnsi="Arial" w:cs="Arial"/>
          <w:b/>
          <w:color w:val="000000"/>
        </w:rPr>
        <w:t>12</w:t>
      </w:r>
    </w:p>
    <w:p w14:paraId="4ABCD05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BD5250">
        <w:rPr>
          <w:b/>
          <w:i/>
          <w:color w:val="000000"/>
          <w:sz w:val="22"/>
        </w:rPr>
        <w:t xml:space="preserve">C7 = </w:t>
      </w:r>
      <w:r w:rsidRPr="00BD5250">
        <w:rPr>
          <w:rFonts w:ascii="Arial" w:hAnsi="Arial" w:cs="Arial"/>
          <w:b/>
          <w:color w:val="000000"/>
        </w:rPr>
        <w:t>0.01</w:t>
      </w:r>
    </w:p>
    <w:p w14:paraId="42ED4C2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BD5250">
        <w:rPr>
          <w:b/>
          <w:i/>
          <w:color w:val="000000"/>
          <w:sz w:val="22"/>
        </w:rPr>
        <w:t xml:space="preserve">Q1 = </w:t>
      </w:r>
      <w:r w:rsidRPr="00BD5250">
        <w:rPr>
          <w:rFonts w:ascii="Arial" w:hAnsi="Arial" w:cs="Arial"/>
          <w:b/>
          <w:color w:val="000000"/>
        </w:rPr>
        <w:t>1450</w:t>
      </w:r>
    </w:p>
    <w:p w14:paraId="767C6F9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165A656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062F600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BD5250">
        <w:rPr>
          <w:b/>
          <w:i/>
          <w:color w:val="000000"/>
          <w:sz w:val="22"/>
        </w:rPr>
        <w:t xml:space="preserve">C4 = </w:t>
      </w:r>
      <w:r w:rsidRPr="00BD5250">
        <w:rPr>
          <w:rFonts w:ascii="Arial" w:hAnsi="Arial" w:cs="Arial"/>
          <w:b/>
          <w:color w:val="000000"/>
        </w:rPr>
        <w:t>1.45</w:t>
      </w:r>
    </w:p>
    <w:p w14:paraId="35A3B8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BD5250">
        <w:rPr>
          <w:b/>
          <w:i/>
          <w:color w:val="000000"/>
          <w:sz w:val="22"/>
        </w:rPr>
        <w:t xml:space="preserve">V1 = </w:t>
      </w:r>
      <w:r w:rsidRPr="00BD5250">
        <w:rPr>
          <w:rFonts w:ascii="Arial" w:hAnsi="Arial" w:cs="Arial"/>
          <w:b/>
          <w:color w:val="000000"/>
        </w:rPr>
        <w:t>5</w:t>
      </w:r>
    </w:p>
    <w:p w14:paraId="4BF2ED3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BD5250">
        <w:rPr>
          <w:b/>
          <w:i/>
          <w:color w:val="000000"/>
          <w:sz w:val="22"/>
        </w:rPr>
        <w:t xml:space="preserve">V2 = </w:t>
      </w:r>
      <w:r w:rsidRPr="00BD5250">
        <w:rPr>
          <w:rFonts w:ascii="Arial" w:hAnsi="Arial" w:cs="Arial"/>
          <w:b/>
          <w:color w:val="000000"/>
        </w:rPr>
        <w:t>20</w:t>
      </w:r>
    </w:p>
    <w:p w14:paraId="525BC7B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BD5250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BD5250">
        <w:rPr>
          <w:rFonts w:ascii="Arial" w:hAnsi="Arial" w:cs="Arial"/>
          <w:b/>
          <w:color w:val="000000"/>
        </w:rPr>
        <w:t>5.27</w:t>
      </w:r>
    </w:p>
    <w:p w14:paraId="3F5B04E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BD5250">
        <w:rPr>
          <w:b/>
          <w:i/>
          <w:color w:val="000000"/>
          <w:sz w:val="22"/>
        </w:rPr>
        <w:t xml:space="preserve">C5 = </w:t>
      </w:r>
      <w:r w:rsidRPr="00BD5250">
        <w:rPr>
          <w:rFonts w:ascii="Arial" w:hAnsi="Arial" w:cs="Arial"/>
          <w:b/>
          <w:color w:val="000000"/>
        </w:rPr>
        <w:t>1.26</w:t>
      </w:r>
    </w:p>
    <w:p w14:paraId="5766AE8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20</w:t>
      </w:r>
    </w:p>
    <w:p w14:paraId="7E258F0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6B01490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752F1D1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016537A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BD5250">
        <w:rPr>
          <w:b/>
          <w:i/>
          <w:color w:val="000000"/>
          <w:sz w:val="22"/>
        </w:rPr>
        <w:t xml:space="preserve">K5M = </w:t>
      </w:r>
      <w:r w:rsidRPr="00BD5250">
        <w:rPr>
          <w:rFonts w:ascii="Arial" w:hAnsi="Arial" w:cs="Arial"/>
          <w:b/>
          <w:color w:val="000000"/>
        </w:rPr>
        <w:t>0.8</w:t>
      </w:r>
    </w:p>
    <w:p w14:paraId="595C154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522DE00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3D5E1AD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262547A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9D827D8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466D847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15290AE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72C491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(C1 · C2 · C3 · K5 · C7 · N · L · Q1 / 3600 + C4 · C5 · K5M · Q · S · N1) = </w:t>
      </w:r>
      <w:r w:rsidRPr="00BD5250">
        <w:rPr>
          <w:b/>
          <w:color w:val="000000"/>
        </w:rPr>
        <w:t xml:space="preserve">0.4 · (1.9 · 2 · 1 · 0.8 · 0.01 · 12 · 1 · 1450 / 3600 + 1.45 · 1.26 · 0.8 · 0.002 · 20 · 5) = </w:t>
      </w:r>
      <w:r w:rsidRPr="00BD5250">
        <w:rPr>
          <w:rFonts w:ascii="Arial" w:hAnsi="Arial" w:cs="Arial"/>
          <w:b/>
          <w:color w:val="000000"/>
        </w:rPr>
        <w:t>0.1757</w:t>
      </w:r>
    </w:p>
    <w:p w14:paraId="6D4670D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0.0864 · G · (365-(TSP + TD)) = </w:t>
      </w:r>
      <w:r w:rsidRPr="00BD5250">
        <w:rPr>
          <w:b/>
          <w:color w:val="000000"/>
        </w:rPr>
        <w:t xml:space="preserve">0.0864 · 0.1757 · (365-(60 + 60)) = </w:t>
      </w:r>
      <w:r w:rsidRPr="00BD5250">
        <w:rPr>
          <w:rFonts w:ascii="Arial" w:hAnsi="Arial" w:cs="Arial"/>
          <w:b/>
          <w:color w:val="000000"/>
        </w:rPr>
        <w:t>3.72</w:t>
      </w:r>
    </w:p>
    <w:p w14:paraId="1040D48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36592D6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26E10FD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175D" w14:textId="2329E1DC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17BD" w14:textId="18CA6939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760B" w14:textId="2833814E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494E" w14:textId="5AF45FC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0C5E5D6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79DB" w14:textId="1B3267C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BC80" w14:textId="77C30C16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2A60" w14:textId="10B391F2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0.1757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A7B3" w14:textId="53F29E65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3.72</w:t>
            </w:r>
          </w:p>
        </w:tc>
      </w:tr>
    </w:tbl>
    <w:p w14:paraId="5AB9CFB7" w14:textId="1DB36C59" w:rsidR="00BD5250" w:rsidRPr="00BD5250" w:rsidRDefault="00BD5250" w:rsidP="00BD5250">
      <w:pPr>
        <w:rPr>
          <w:color w:val="000000"/>
          <w:sz w:val="22"/>
        </w:rPr>
      </w:pPr>
    </w:p>
    <w:p w14:paraId="55CD72D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58E49A8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1A14B77E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7487D35C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51079C5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675553F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69E2A0FF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66E749C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538807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3D4081A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EFBFF4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6F34327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54F8EB4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775CA3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770D5D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76200B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E6BD4B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460B110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83E5C3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9C0255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41337C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475F539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FDBDFC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5D6E682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3F3CC6C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0FC79A0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162433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217323A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16767A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201151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0C15EA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1F2487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5C97573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35ABA17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3DAB2E9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0BB1A5C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5E723B6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11426F3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1938B2D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4A86A3D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317122A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2236F9A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D5250">
        <w:rPr>
          <w:b/>
          <w:i/>
          <w:color w:val="000000"/>
          <w:sz w:val="22"/>
        </w:rPr>
        <w:t xml:space="preserve">K9 = </w:t>
      </w:r>
      <w:r w:rsidRPr="00BD5250">
        <w:rPr>
          <w:rFonts w:ascii="Arial" w:hAnsi="Arial" w:cs="Arial"/>
          <w:b/>
          <w:color w:val="000000"/>
        </w:rPr>
        <w:t>0.1</w:t>
      </w:r>
    </w:p>
    <w:p w14:paraId="530E294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9.56</w:t>
      </w:r>
    </w:p>
    <w:p w14:paraId="377AEC9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81500</w:t>
      </w:r>
    </w:p>
    <w:p w14:paraId="6D75D24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3D4BBDD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1452CC5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9.56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0.00714</w:t>
      </w:r>
    </w:p>
    <w:p w14:paraId="2248499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0.1 · 1 · 0.7 · 81500 · (1-0.8) = </w:t>
      </w:r>
      <w:r w:rsidRPr="00BD5250">
        <w:rPr>
          <w:rFonts w:ascii="Arial" w:hAnsi="Arial" w:cs="Arial"/>
          <w:b/>
          <w:color w:val="000000"/>
        </w:rPr>
        <w:t>0.1314</w:t>
      </w:r>
    </w:p>
    <w:p w14:paraId="61C8C17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A51488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0.00714</w:t>
      </w:r>
    </w:p>
    <w:p w14:paraId="540DD18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+ 0.1314 = </w:t>
      </w:r>
      <w:r w:rsidRPr="00BD5250">
        <w:rPr>
          <w:rFonts w:ascii="Arial" w:hAnsi="Arial" w:cs="Arial"/>
          <w:b/>
          <w:color w:val="000000"/>
        </w:rPr>
        <w:t>0.1314</w:t>
      </w:r>
    </w:p>
    <w:p w14:paraId="012B82F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D6FA46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5E2E343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EB0A85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4B463C0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35E949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53EBAFE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F25E58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681F49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5064D8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4E88E67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79910C2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41B7777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7B87BA6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2BFADF8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264281A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34A9499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006F2D3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424E831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131000</w:t>
      </w:r>
    </w:p>
    <w:p w14:paraId="667EC02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780A001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5DF9D20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38F5CCF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5BF2255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4CDDD23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6094AA1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0.1 · 0.002 · 131000 · (1-0.8) = </w:t>
      </w:r>
      <w:r w:rsidRPr="00BD5250">
        <w:rPr>
          <w:rFonts w:ascii="Arial" w:hAnsi="Arial" w:cs="Arial"/>
          <w:b/>
          <w:color w:val="000000"/>
        </w:rPr>
        <w:t>12.16</w:t>
      </w:r>
    </w:p>
    <w:p w14:paraId="468D4B1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0.1 · 0.002 · 131000 · (365-(60 + 60)) · (1-0.8) = </w:t>
      </w:r>
      <w:r w:rsidRPr="00BD5250">
        <w:rPr>
          <w:rFonts w:ascii="Arial" w:hAnsi="Arial" w:cs="Arial"/>
          <w:b/>
          <w:color w:val="000000"/>
        </w:rPr>
        <w:t>154.4</w:t>
      </w:r>
    </w:p>
    <w:p w14:paraId="5229B91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0.00714 + 12.16 = </w:t>
      </w:r>
      <w:r w:rsidRPr="00BD5250">
        <w:rPr>
          <w:rFonts w:ascii="Arial" w:hAnsi="Arial" w:cs="Arial"/>
          <w:b/>
          <w:color w:val="000000"/>
        </w:rPr>
        <w:t>12.17</w:t>
      </w:r>
    </w:p>
    <w:p w14:paraId="3C393CD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0.1314 + 154.4 = </w:t>
      </w:r>
      <w:r w:rsidRPr="00BD5250">
        <w:rPr>
          <w:rFonts w:ascii="Arial" w:hAnsi="Arial" w:cs="Arial"/>
          <w:b/>
          <w:color w:val="000000"/>
        </w:rPr>
        <w:t>154.5</w:t>
      </w:r>
    </w:p>
    <w:p w14:paraId="571608E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08346F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054BB3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154.5 = </w:t>
      </w:r>
      <w:r w:rsidRPr="00BD5250">
        <w:rPr>
          <w:rFonts w:ascii="Arial" w:hAnsi="Arial" w:cs="Arial"/>
          <w:b/>
          <w:color w:val="000000"/>
        </w:rPr>
        <w:t>61.8</w:t>
      </w:r>
    </w:p>
    <w:p w14:paraId="23642A4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12.17 = </w:t>
      </w:r>
      <w:r w:rsidRPr="00BD5250">
        <w:rPr>
          <w:rFonts w:ascii="Arial" w:hAnsi="Arial" w:cs="Arial"/>
          <w:b/>
          <w:color w:val="000000"/>
        </w:rPr>
        <w:t>4.87</w:t>
      </w:r>
    </w:p>
    <w:p w14:paraId="799EDAB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294F49A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6FD00A8E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9103" w14:textId="1B31D75C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F907" w14:textId="621F9BF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72AF" w14:textId="71AE5D3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8834" w14:textId="493BF48E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7DD90685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EE7D" w14:textId="09DC1A0D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180F" w14:textId="5BE01068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FF1CF" w14:textId="3DE23BA6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4.87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5D6D" w14:textId="2B172F4A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61.8</w:t>
            </w:r>
          </w:p>
        </w:tc>
      </w:tr>
    </w:tbl>
    <w:p w14:paraId="07505C24" w14:textId="337DF782" w:rsidR="00BD5250" w:rsidRPr="00BD5250" w:rsidRDefault="00BD5250" w:rsidP="00BD5250">
      <w:pPr>
        <w:rPr>
          <w:color w:val="000000"/>
          <w:sz w:val="22"/>
        </w:rPr>
      </w:pPr>
    </w:p>
    <w:p w14:paraId="6E6FC52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ED521E5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0BBC1069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2A6BB3F2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2EB3B642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733CE662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1782DFA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62C0BD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218957C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8A4D34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6025</w:t>
      </w:r>
    </w:p>
    <w:p w14:paraId="0B45A17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364F0B3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2F95F2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A04856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6DC0DA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B720D2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0C4EC78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0FAD4E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CF5A90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A759A8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53517B1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756688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3D09CC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178A324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19B3C71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B376EE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7F8F730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8EC52F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B07C6B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0B56FF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713E84C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1057C1C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42AFCB8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38A690A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67F6E56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1FF8DE0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2426D49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7BDE5CC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7FFD597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19902F4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6D4E070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D5250">
        <w:rPr>
          <w:b/>
          <w:i/>
          <w:color w:val="000000"/>
          <w:sz w:val="22"/>
        </w:rPr>
        <w:t xml:space="preserve">K9 = </w:t>
      </w:r>
      <w:r w:rsidRPr="00BD5250">
        <w:rPr>
          <w:rFonts w:ascii="Arial" w:hAnsi="Arial" w:cs="Arial"/>
          <w:b/>
          <w:color w:val="000000"/>
        </w:rPr>
        <w:t>0.1</w:t>
      </w:r>
    </w:p>
    <w:p w14:paraId="4A3A698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9.56</w:t>
      </w:r>
    </w:p>
    <w:p w14:paraId="50FFEC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81500</w:t>
      </w:r>
    </w:p>
    <w:p w14:paraId="5D0A81B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14DF490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397E4A5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9.56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0.00714</w:t>
      </w:r>
    </w:p>
    <w:p w14:paraId="2478FEC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0.1 · 1 · 0.7 · 81500 · (1-0.8) = </w:t>
      </w:r>
      <w:r w:rsidRPr="00BD5250">
        <w:rPr>
          <w:rFonts w:ascii="Arial" w:hAnsi="Arial" w:cs="Arial"/>
          <w:b/>
          <w:color w:val="000000"/>
        </w:rPr>
        <w:t>0.1314</w:t>
      </w:r>
    </w:p>
    <w:p w14:paraId="65F6B69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DD66EE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0.00714</w:t>
      </w:r>
    </w:p>
    <w:p w14:paraId="052FB02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+ 0.1314 = </w:t>
      </w:r>
      <w:r w:rsidRPr="00BD5250">
        <w:rPr>
          <w:rFonts w:ascii="Arial" w:hAnsi="Arial" w:cs="Arial"/>
          <w:b/>
          <w:color w:val="000000"/>
        </w:rPr>
        <w:t>0.1314</w:t>
      </w:r>
    </w:p>
    <w:p w14:paraId="3FE3E2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64D4B3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3B84FDC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36F809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FFBD6B4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6A013A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5CE0547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042EAD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9D579F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62BCCB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1039E16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5E4D29A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5A3446D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137BFFF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5C8F2F3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2F42A08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7FE43D5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67199E2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18993DA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44000</w:t>
      </w:r>
    </w:p>
    <w:p w14:paraId="3E504F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35BCC94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63401EA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2F88A61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4E78921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69C36BF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38A6FA4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0.1 · 0.002 · 44000 · (1-0.8) = </w:t>
      </w:r>
      <w:r w:rsidRPr="00BD5250">
        <w:rPr>
          <w:rFonts w:ascii="Arial" w:hAnsi="Arial" w:cs="Arial"/>
          <w:b/>
          <w:color w:val="000000"/>
        </w:rPr>
        <w:t>4.08</w:t>
      </w:r>
    </w:p>
    <w:p w14:paraId="2A45F9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0.1 · 0.002 · 44000 · (365-(60 + 60)) · (1-0.8) = </w:t>
      </w:r>
      <w:r w:rsidRPr="00BD5250">
        <w:rPr>
          <w:rFonts w:ascii="Arial" w:hAnsi="Arial" w:cs="Arial"/>
          <w:b/>
          <w:color w:val="000000"/>
        </w:rPr>
        <w:t>51.9</w:t>
      </w:r>
    </w:p>
    <w:p w14:paraId="3E2260A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0.00714 + 4.08 = </w:t>
      </w:r>
      <w:r w:rsidRPr="00BD5250">
        <w:rPr>
          <w:rFonts w:ascii="Arial" w:hAnsi="Arial" w:cs="Arial"/>
          <w:b/>
          <w:color w:val="000000"/>
        </w:rPr>
        <w:t>4.09</w:t>
      </w:r>
    </w:p>
    <w:p w14:paraId="11AFE95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0.1314 + 51.9 = </w:t>
      </w:r>
      <w:r w:rsidRPr="00BD5250">
        <w:rPr>
          <w:rFonts w:ascii="Arial" w:hAnsi="Arial" w:cs="Arial"/>
          <w:b/>
          <w:color w:val="000000"/>
        </w:rPr>
        <w:t>52</w:t>
      </w:r>
    </w:p>
    <w:p w14:paraId="3CB7579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3680A1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4B9DDE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52 = </w:t>
      </w:r>
      <w:r w:rsidRPr="00BD5250">
        <w:rPr>
          <w:rFonts w:ascii="Arial" w:hAnsi="Arial" w:cs="Arial"/>
          <w:b/>
          <w:color w:val="000000"/>
        </w:rPr>
        <w:t>20.8</w:t>
      </w:r>
    </w:p>
    <w:p w14:paraId="2C3F84A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4.09 = </w:t>
      </w:r>
      <w:r w:rsidRPr="00BD5250">
        <w:rPr>
          <w:rFonts w:ascii="Arial" w:hAnsi="Arial" w:cs="Arial"/>
          <w:b/>
          <w:color w:val="000000"/>
        </w:rPr>
        <w:t>1.636</w:t>
      </w:r>
    </w:p>
    <w:p w14:paraId="4B1B578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D28F913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3D9CCF83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C465" w14:textId="43D19E3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3CD2" w14:textId="5BB09F9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0DDE" w14:textId="21E65EDC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E5B9" w14:textId="1DD1E7F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3D378E94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6345" w14:textId="1765A686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49B2" w14:textId="31B22598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326A0" w14:textId="1A58F391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1.636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B6B9" w14:textId="6184AFC1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20.8</w:t>
            </w:r>
          </w:p>
        </w:tc>
      </w:tr>
    </w:tbl>
    <w:p w14:paraId="028D16F7" w14:textId="3A577427" w:rsidR="00BD5250" w:rsidRPr="00BD5250" w:rsidRDefault="00BD5250" w:rsidP="00BD5250">
      <w:pPr>
        <w:rPr>
          <w:color w:val="000000"/>
          <w:sz w:val="22"/>
        </w:rPr>
      </w:pPr>
    </w:p>
    <w:p w14:paraId="25B251F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CA1DB0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39E92D6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3C704900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270B1C1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38B4A8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30B4B1E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BAEDC7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590884C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6026 01, Бульдозер</w:t>
      </w:r>
    </w:p>
    <w:p w14:paraId="6E0F8D5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0FDED2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E2AE8F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B395ED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0679FA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54A08FD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E1A402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879578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981B3E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2B96069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3A8BEF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27FA0A1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5CC85B6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648DDD3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6AA7FB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3E2E6E2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AA20DA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0EAFEB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46BF4D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7C7E894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5117848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66662F7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649A735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053A71C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696D3AA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1626850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3AEA609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40670C1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6661106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51A25A9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11.15</w:t>
      </w:r>
    </w:p>
    <w:p w14:paraId="5FA475C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95000</w:t>
      </w:r>
    </w:p>
    <w:p w14:paraId="31DFE55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7E8B13B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5EE26CE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11.15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0.0833</w:t>
      </w:r>
    </w:p>
    <w:p w14:paraId="01CEEE0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1 · 1 · 0.7 · 95000 · (1-0.8) = </w:t>
      </w:r>
      <w:r w:rsidRPr="00BD5250">
        <w:rPr>
          <w:rFonts w:ascii="Arial" w:hAnsi="Arial" w:cs="Arial"/>
          <w:b/>
          <w:color w:val="000000"/>
        </w:rPr>
        <w:t>1.532</w:t>
      </w:r>
    </w:p>
    <w:p w14:paraId="3D7EA6B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73C66C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0.0833</w:t>
      </w:r>
    </w:p>
    <w:p w14:paraId="08C9464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+ 1.532 = </w:t>
      </w:r>
      <w:r w:rsidRPr="00BD5250">
        <w:rPr>
          <w:rFonts w:ascii="Arial" w:hAnsi="Arial" w:cs="Arial"/>
          <w:b/>
          <w:color w:val="000000"/>
        </w:rPr>
        <w:t>1.532</w:t>
      </w:r>
    </w:p>
    <w:p w14:paraId="1D2713C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25252E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0F040D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1.532 = </w:t>
      </w:r>
      <w:r w:rsidRPr="00BD5250">
        <w:rPr>
          <w:rFonts w:ascii="Arial" w:hAnsi="Arial" w:cs="Arial"/>
          <w:b/>
          <w:color w:val="000000"/>
        </w:rPr>
        <w:t>0.613</w:t>
      </w:r>
    </w:p>
    <w:p w14:paraId="39E16F6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0.0833 = </w:t>
      </w:r>
      <w:r w:rsidRPr="00BD5250">
        <w:rPr>
          <w:rFonts w:ascii="Arial" w:hAnsi="Arial" w:cs="Arial"/>
          <w:b/>
          <w:color w:val="000000"/>
        </w:rPr>
        <w:t>0.0333</w:t>
      </w:r>
    </w:p>
    <w:p w14:paraId="751EBF7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CA141FB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202D65C9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C454" w14:textId="08A695BE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7527" w14:textId="79CB615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1A36" w14:textId="0A6146F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3BB6" w14:textId="50EC4E9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077BDDFC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976E" w14:textId="35FFC81E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0FAE" w14:textId="30ACE9E3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734E" w14:textId="74956BC6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0.0333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6328" w14:textId="2354819E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0.613</w:t>
            </w:r>
          </w:p>
        </w:tc>
      </w:tr>
    </w:tbl>
    <w:p w14:paraId="480FCB5E" w14:textId="7BFD5972" w:rsidR="00BD5250" w:rsidRPr="00BD5250" w:rsidRDefault="00BD5250" w:rsidP="00BD5250">
      <w:pPr>
        <w:rPr>
          <w:color w:val="000000"/>
          <w:sz w:val="22"/>
        </w:rPr>
      </w:pPr>
    </w:p>
    <w:p w14:paraId="57CF7B5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8178B5B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04B075C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54DF306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777E692A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4713A61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706DCF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2A72604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E5A50F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5F5578D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06BACBD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5CF6A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0C91F4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52B5ACD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C93138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36B329E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8A0120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1EC89AA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26FE31C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51530A6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71680D9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BD5250">
        <w:rPr>
          <w:b/>
          <w:i/>
          <w:color w:val="000000"/>
          <w:sz w:val="22"/>
        </w:rPr>
        <w:t xml:space="preserve">_KOLIV_ = </w:t>
      </w:r>
      <w:r w:rsidRPr="00BD5250">
        <w:rPr>
          <w:rFonts w:ascii="Arial" w:hAnsi="Arial" w:cs="Arial"/>
          <w:b/>
          <w:color w:val="000000"/>
        </w:rPr>
        <w:t>1</w:t>
      </w:r>
    </w:p>
    <w:p w14:paraId="6E29D01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, </w:t>
      </w:r>
      <w:r w:rsidRPr="00BD5250">
        <w:rPr>
          <w:b/>
          <w:i/>
          <w:color w:val="000000"/>
          <w:sz w:val="22"/>
        </w:rPr>
        <w:t xml:space="preserve">KR1 = </w:t>
      </w:r>
      <w:r w:rsidRPr="00BD5250">
        <w:rPr>
          <w:rFonts w:ascii="Arial" w:hAnsi="Arial" w:cs="Arial"/>
          <w:b/>
          <w:color w:val="000000"/>
        </w:rPr>
        <w:t>10</w:t>
      </w:r>
    </w:p>
    <w:p w14:paraId="7DBF40C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9.4</w:t>
      </w:r>
    </w:p>
    <w:p w14:paraId="146CD5B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5F9F371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78A7BC4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F56B30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22BE676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12FA697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5C46A4A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30ED223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111B851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BD5250">
        <w:rPr>
          <w:b/>
          <w:i/>
          <w:color w:val="000000"/>
          <w:sz w:val="22"/>
        </w:rPr>
        <w:t xml:space="preserve">VMAX = </w:t>
      </w:r>
      <w:r w:rsidRPr="00BD5250">
        <w:rPr>
          <w:rFonts w:ascii="Arial" w:hAnsi="Arial" w:cs="Arial"/>
          <w:b/>
          <w:color w:val="000000"/>
        </w:rPr>
        <w:t>4.1</w:t>
      </w:r>
    </w:p>
    <w:p w14:paraId="35D3AC0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BD5250">
        <w:rPr>
          <w:b/>
          <w:i/>
          <w:color w:val="000000"/>
          <w:sz w:val="22"/>
        </w:rPr>
        <w:t xml:space="preserve">VGOD = </w:t>
      </w:r>
      <w:r w:rsidRPr="00BD5250">
        <w:rPr>
          <w:rFonts w:ascii="Arial" w:hAnsi="Arial" w:cs="Arial"/>
          <w:b/>
          <w:color w:val="000000"/>
        </w:rPr>
        <w:t>35000</w:t>
      </w:r>
    </w:p>
    <w:p w14:paraId="63DC987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5B84956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58017F9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E43FC3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78F17E2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979F6D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_KOLIV_ · Q · VMAX · K3 · K5 · (1-NJ) / 3600 = </w:t>
      </w:r>
      <w:r w:rsidRPr="00BD5250">
        <w:rPr>
          <w:b/>
          <w:color w:val="000000"/>
        </w:rPr>
        <w:t xml:space="preserve">0.4 · 1 · 9.4 · 4.1 · 2 · 0.8 · (1-0.8) / 3600 = </w:t>
      </w:r>
      <w:r w:rsidRPr="00BD5250">
        <w:rPr>
          <w:rFonts w:ascii="Arial" w:hAnsi="Arial" w:cs="Arial"/>
          <w:b/>
          <w:color w:val="000000"/>
        </w:rPr>
        <w:t>0.00137</w:t>
      </w:r>
    </w:p>
    <w:p w14:paraId="37E7C64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BD5250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35000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D5250">
        <w:rPr>
          <w:rFonts w:ascii="Arial" w:hAnsi="Arial" w:cs="Arial"/>
          <w:b/>
          <w:color w:val="000000"/>
        </w:rPr>
        <w:t>0.02527</w:t>
      </w:r>
    </w:p>
    <w:p w14:paraId="4BCBC24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F820EF3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3591CA5B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C1FE" w14:textId="350CDBD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F68E" w14:textId="495A1487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71C9" w14:textId="1FD267F2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21CF" w14:textId="65EA6DC7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2E2FF7DE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9F42" w14:textId="0144C2DD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4BC3" w14:textId="45F44923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97F29" w14:textId="47A6AE0A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0.00137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2388" w14:textId="606F9145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0.02527</w:t>
            </w:r>
          </w:p>
        </w:tc>
      </w:tr>
    </w:tbl>
    <w:p w14:paraId="415D5C75" w14:textId="3324E387" w:rsidR="00BD5250" w:rsidRPr="00BD5250" w:rsidRDefault="00BD5250" w:rsidP="00BD5250">
      <w:pPr>
        <w:rPr>
          <w:color w:val="000000"/>
          <w:sz w:val="22"/>
        </w:rPr>
      </w:pPr>
    </w:p>
    <w:p w14:paraId="60D6505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B195EC5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0608A2AC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2B3D569D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71BDBE4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47EDEF7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671763A1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0C7EADF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8744034" w14:textId="61657023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1B440C0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9CC3CB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735DCF4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540A36C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DD2DAD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CAE95C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BD97F3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CD6A01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284FA0F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92D58C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7C3756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&gt;20 - 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25 тонн</w:t>
      </w:r>
    </w:p>
    <w:p w14:paraId="53AFB89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BD5250">
        <w:rPr>
          <w:b/>
          <w:i/>
          <w:color w:val="000000"/>
          <w:sz w:val="22"/>
        </w:rPr>
        <w:t xml:space="preserve">C1 = </w:t>
      </w:r>
      <w:r w:rsidRPr="00BD5250">
        <w:rPr>
          <w:rFonts w:ascii="Arial" w:hAnsi="Arial" w:cs="Arial"/>
          <w:b/>
          <w:color w:val="000000"/>
        </w:rPr>
        <w:t>1.9</w:t>
      </w:r>
    </w:p>
    <w:p w14:paraId="679F0AF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&gt;10 - 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20 км/час</w:t>
      </w:r>
    </w:p>
    <w:p w14:paraId="0880444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BD5250">
        <w:rPr>
          <w:b/>
          <w:i/>
          <w:color w:val="000000"/>
          <w:sz w:val="22"/>
        </w:rPr>
        <w:t xml:space="preserve">C2 = </w:t>
      </w:r>
      <w:r w:rsidRPr="00BD5250">
        <w:rPr>
          <w:rFonts w:ascii="Arial" w:hAnsi="Arial" w:cs="Arial"/>
          <w:b/>
          <w:color w:val="000000"/>
        </w:rPr>
        <w:t>2</w:t>
      </w:r>
    </w:p>
    <w:p w14:paraId="1AA0A7A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42A88AA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BD5250">
        <w:rPr>
          <w:b/>
          <w:i/>
          <w:color w:val="000000"/>
          <w:sz w:val="22"/>
        </w:rPr>
        <w:t xml:space="preserve">C3 = </w:t>
      </w:r>
      <w:r w:rsidRPr="00BD5250">
        <w:rPr>
          <w:rFonts w:ascii="Arial" w:hAnsi="Arial" w:cs="Arial"/>
          <w:b/>
          <w:color w:val="000000"/>
        </w:rPr>
        <w:t>1</w:t>
      </w:r>
    </w:p>
    <w:p w14:paraId="4A354AA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BD5250">
        <w:rPr>
          <w:b/>
          <w:i/>
          <w:color w:val="000000"/>
          <w:sz w:val="22"/>
        </w:rPr>
        <w:t xml:space="preserve">N1 = </w:t>
      </w:r>
      <w:r w:rsidRPr="00BD5250">
        <w:rPr>
          <w:rFonts w:ascii="Arial" w:hAnsi="Arial" w:cs="Arial"/>
          <w:b/>
          <w:color w:val="000000"/>
        </w:rPr>
        <w:t>10</w:t>
      </w:r>
    </w:p>
    <w:p w14:paraId="6E11D4E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BD5250">
        <w:rPr>
          <w:b/>
          <w:i/>
          <w:color w:val="000000"/>
          <w:sz w:val="22"/>
        </w:rPr>
        <w:t xml:space="preserve">L = </w:t>
      </w:r>
      <w:r w:rsidRPr="00BD5250">
        <w:rPr>
          <w:rFonts w:ascii="Arial" w:hAnsi="Arial" w:cs="Arial"/>
          <w:b/>
          <w:color w:val="000000"/>
        </w:rPr>
        <w:t>1</w:t>
      </w:r>
    </w:p>
    <w:p w14:paraId="1F348D5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BD5250">
        <w:rPr>
          <w:b/>
          <w:i/>
          <w:color w:val="000000"/>
          <w:sz w:val="22"/>
        </w:rPr>
        <w:t xml:space="preserve">N = </w:t>
      </w:r>
      <w:r w:rsidRPr="00BD5250">
        <w:rPr>
          <w:rFonts w:ascii="Arial" w:hAnsi="Arial" w:cs="Arial"/>
          <w:b/>
          <w:color w:val="000000"/>
        </w:rPr>
        <w:t>16</w:t>
      </w:r>
    </w:p>
    <w:p w14:paraId="285B45B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BD5250">
        <w:rPr>
          <w:b/>
          <w:i/>
          <w:color w:val="000000"/>
          <w:sz w:val="22"/>
        </w:rPr>
        <w:t xml:space="preserve">C7 = </w:t>
      </w:r>
      <w:r w:rsidRPr="00BD5250">
        <w:rPr>
          <w:rFonts w:ascii="Arial" w:hAnsi="Arial" w:cs="Arial"/>
          <w:b/>
          <w:color w:val="000000"/>
        </w:rPr>
        <w:t>0.01</w:t>
      </w:r>
    </w:p>
    <w:p w14:paraId="67B8B4A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BD5250">
        <w:rPr>
          <w:b/>
          <w:i/>
          <w:color w:val="000000"/>
          <w:sz w:val="22"/>
        </w:rPr>
        <w:t xml:space="preserve">Q1 = </w:t>
      </w:r>
      <w:r w:rsidRPr="00BD5250">
        <w:rPr>
          <w:rFonts w:ascii="Arial" w:hAnsi="Arial" w:cs="Arial"/>
          <w:b/>
          <w:color w:val="000000"/>
        </w:rPr>
        <w:t>1450</w:t>
      </w:r>
    </w:p>
    <w:p w14:paraId="0827547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63FC10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7270BC7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BD5250">
        <w:rPr>
          <w:b/>
          <w:i/>
          <w:color w:val="000000"/>
          <w:sz w:val="22"/>
        </w:rPr>
        <w:t xml:space="preserve">C4 = </w:t>
      </w:r>
      <w:r w:rsidRPr="00BD5250">
        <w:rPr>
          <w:rFonts w:ascii="Arial" w:hAnsi="Arial" w:cs="Arial"/>
          <w:b/>
          <w:color w:val="000000"/>
        </w:rPr>
        <w:t>1.45</w:t>
      </w:r>
    </w:p>
    <w:p w14:paraId="08229F2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BD5250">
        <w:rPr>
          <w:b/>
          <w:i/>
          <w:color w:val="000000"/>
          <w:sz w:val="22"/>
        </w:rPr>
        <w:t xml:space="preserve">V1 = </w:t>
      </w:r>
      <w:r w:rsidRPr="00BD5250">
        <w:rPr>
          <w:rFonts w:ascii="Arial" w:hAnsi="Arial" w:cs="Arial"/>
          <w:b/>
          <w:color w:val="000000"/>
        </w:rPr>
        <w:t>5</w:t>
      </w:r>
    </w:p>
    <w:p w14:paraId="5C1A6E9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BD5250">
        <w:rPr>
          <w:b/>
          <w:i/>
          <w:color w:val="000000"/>
          <w:sz w:val="22"/>
        </w:rPr>
        <w:t xml:space="preserve">V2 = </w:t>
      </w:r>
      <w:r w:rsidRPr="00BD5250">
        <w:rPr>
          <w:rFonts w:ascii="Arial" w:hAnsi="Arial" w:cs="Arial"/>
          <w:b/>
          <w:color w:val="000000"/>
        </w:rPr>
        <w:t>20</w:t>
      </w:r>
    </w:p>
    <w:p w14:paraId="41688D7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BD5250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BD5250">
        <w:rPr>
          <w:rFonts w:ascii="Arial" w:hAnsi="Arial" w:cs="Arial"/>
          <w:b/>
          <w:color w:val="000000"/>
        </w:rPr>
        <w:t>5.27</w:t>
      </w:r>
    </w:p>
    <w:p w14:paraId="155DE9B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BD5250">
        <w:rPr>
          <w:b/>
          <w:i/>
          <w:color w:val="000000"/>
          <w:sz w:val="22"/>
        </w:rPr>
        <w:t xml:space="preserve">C5 = </w:t>
      </w:r>
      <w:r w:rsidRPr="00BD5250">
        <w:rPr>
          <w:rFonts w:ascii="Arial" w:hAnsi="Arial" w:cs="Arial"/>
          <w:b/>
          <w:color w:val="000000"/>
        </w:rPr>
        <w:t>1.26</w:t>
      </w:r>
    </w:p>
    <w:p w14:paraId="0963D00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20</w:t>
      </w:r>
    </w:p>
    <w:p w14:paraId="53D7F1D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682D5DF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6B26CB6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41F34AF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BD5250">
        <w:rPr>
          <w:b/>
          <w:i/>
          <w:color w:val="000000"/>
          <w:sz w:val="22"/>
        </w:rPr>
        <w:t xml:space="preserve">K5M = </w:t>
      </w:r>
      <w:r w:rsidRPr="00BD5250">
        <w:rPr>
          <w:rFonts w:ascii="Arial" w:hAnsi="Arial" w:cs="Arial"/>
          <w:b/>
          <w:color w:val="000000"/>
        </w:rPr>
        <w:t>0.8</w:t>
      </w:r>
    </w:p>
    <w:p w14:paraId="24C4E5A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367B844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51D0C1F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32E19E6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42861A7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BD5250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3C83736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6AED089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7FE844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(C1 · C2 · C3 · K5 · C7 · N · L · Q1 / 3600 + C4 · C5 · K5M · Q · S · N1) = </w:t>
      </w:r>
      <w:r w:rsidRPr="00BD5250">
        <w:rPr>
          <w:b/>
          <w:color w:val="000000"/>
        </w:rPr>
        <w:t xml:space="preserve">0.4 · (1.9 · 2 · 1 · 0.8 · 0.01 · 16 · 1 · 1450 / 3600 + 1.45 · 1.26 · 0.8 · 0.002 · 20 · 10) = </w:t>
      </w:r>
      <w:r w:rsidRPr="00BD5250">
        <w:rPr>
          <w:rFonts w:ascii="Arial" w:hAnsi="Arial" w:cs="Arial"/>
          <w:b/>
          <w:color w:val="000000"/>
        </w:rPr>
        <w:t>0.312</w:t>
      </w:r>
    </w:p>
    <w:p w14:paraId="74F5A99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0.0864 · G · (365-(TSP + TD)) = </w:t>
      </w:r>
      <w:r w:rsidRPr="00BD5250">
        <w:rPr>
          <w:b/>
          <w:color w:val="000000"/>
        </w:rPr>
        <w:t xml:space="preserve">0.0864 · 0.312 · (365-(60 + 60)) = </w:t>
      </w:r>
      <w:r w:rsidRPr="00BD5250">
        <w:rPr>
          <w:rFonts w:ascii="Arial" w:hAnsi="Arial" w:cs="Arial"/>
          <w:b/>
          <w:color w:val="000000"/>
        </w:rPr>
        <w:t>6.6</w:t>
      </w:r>
    </w:p>
    <w:p w14:paraId="6F0D9BF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A1FA53F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6F9BB275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9C00" w14:textId="431A387A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A889" w14:textId="5FF57177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3F0D" w14:textId="660ED79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A0CD" w14:textId="6270C0B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014CA34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3E6F" w14:textId="74210BB2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E372" w14:textId="32CAA640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4BF5" w14:textId="2358AA90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AAAD" w14:textId="1B940A77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6.6</w:t>
            </w:r>
          </w:p>
        </w:tc>
      </w:tr>
    </w:tbl>
    <w:p w14:paraId="29397541" w14:textId="19623AE5" w:rsidR="00BD5250" w:rsidRPr="00BD5250" w:rsidRDefault="00BD5250" w:rsidP="00BD5250">
      <w:pPr>
        <w:rPr>
          <w:color w:val="000000"/>
          <w:sz w:val="22"/>
        </w:rPr>
      </w:pPr>
    </w:p>
    <w:p w14:paraId="7E0824E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6E8DE71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552BDA89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7E692C5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CB903C4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2D1F4126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2C28ABD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EA0A69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6754117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7EA986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37F5B27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7EF5B52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E5722A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C3B88C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03258E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38D4EA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48EF654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8F4072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512F12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DD354B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6ED8A77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C217B9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4456407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17751F3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C118A62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39637A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75E731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31C612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B9324E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Загрузочный рукав не применяется</w:t>
      </w:r>
    </w:p>
    <w:p w14:paraId="7EE2EFB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0ACAFE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384229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2681FFD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35D63C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1E21ADA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1B3A295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0BBF279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59AE535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54214C8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6D504BB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4C799C4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D5250">
        <w:rPr>
          <w:b/>
          <w:i/>
          <w:color w:val="000000"/>
          <w:sz w:val="22"/>
        </w:rPr>
        <w:t xml:space="preserve">K9 = </w:t>
      </w:r>
      <w:r w:rsidRPr="00BD5250">
        <w:rPr>
          <w:rFonts w:ascii="Arial" w:hAnsi="Arial" w:cs="Arial"/>
          <w:b/>
          <w:color w:val="000000"/>
        </w:rPr>
        <w:t>0.1</w:t>
      </w:r>
    </w:p>
    <w:p w14:paraId="45294C6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5.57</w:t>
      </w:r>
    </w:p>
    <w:p w14:paraId="0052694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47500</w:t>
      </w:r>
    </w:p>
    <w:p w14:paraId="437F54A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43EE979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00141C2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5.57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0.00416</w:t>
      </w:r>
    </w:p>
    <w:p w14:paraId="189FBB3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0.1 · 1 · 0.7 · 47500 · (1-0.8) = </w:t>
      </w:r>
      <w:r w:rsidRPr="00BD5250">
        <w:rPr>
          <w:rFonts w:ascii="Arial" w:hAnsi="Arial" w:cs="Arial"/>
          <w:b/>
          <w:color w:val="000000"/>
        </w:rPr>
        <w:t>0.0766</w:t>
      </w:r>
    </w:p>
    <w:p w14:paraId="4488778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3FB218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0.00416</w:t>
      </w:r>
    </w:p>
    <w:p w14:paraId="4CF8B1C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+ 0.0766 = </w:t>
      </w:r>
      <w:r w:rsidRPr="00BD5250">
        <w:rPr>
          <w:rFonts w:ascii="Arial" w:hAnsi="Arial" w:cs="Arial"/>
          <w:b/>
          <w:color w:val="000000"/>
        </w:rPr>
        <w:t>0.0766</w:t>
      </w:r>
    </w:p>
    <w:p w14:paraId="45412F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940151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206374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0.0766 = </w:t>
      </w:r>
      <w:r w:rsidRPr="00BD5250">
        <w:rPr>
          <w:rFonts w:ascii="Arial" w:hAnsi="Arial" w:cs="Arial"/>
          <w:b/>
          <w:color w:val="000000"/>
        </w:rPr>
        <w:t>0.03064</w:t>
      </w:r>
    </w:p>
    <w:p w14:paraId="429723D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0.00416 = </w:t>
      </w:r>
      <w:r w:rsidRPr="00BD5250">
        <w:rPr>
          <w:rFonts w:ascii="Arial" w:hAnsi="Arial" w:cs="Arial"/>
          <w:b/>
          <w:color w:val="000000"/>
        </w:rPr>
        <w:t>0.001664</w:t>
      </w:r>
    </w:p>
    <w:p w14:paraId="1105AA8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8E444DC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202EA848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D6FF" w14:textId="38FA8D6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DBE3" w14:textId="7F105C12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78D8" w14:textId="31A917B3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C717" w14:textId="3EFEFCE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15005EAB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1D30" w14:textId="4A3C7BFF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9660" w14:textId="0D6DB01E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B5D7" w14:textId="440A3781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0.001664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F88E" w14:textId="57002A13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0.03064</w:t>
            </w:r>
          </w:p>
        </w:tc>
      </w:tr>
    </w:tbl>
    <w:p w14:paraId="687A177D" w14:textId="3C5B0F6B" w:rsidR="00BD5250" w:rsidRPr="00BD5250" w:rsidRDefault="00BD5250" w:rsidP="00BD5250">
      <w:pPr>
        <w:rPr>
          <w:color w:val="000000"/>
          <w:sz w:val="22"/>
        </w:rPr>
      </w:pPr>
    </w:p>
    <w:p w14:paraId="49E1FB7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EA51B98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7CB7B35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FB9E648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57E6E7FD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5AF2B27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82C6D7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4C448B6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A3E6B2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7FE261C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6030 01, Формирование отвала</w:t>
      </w:r>
    </w:p>
    <w:p w14:paraId="1841820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1DBD36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1F1F47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B624B8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E14356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21A13CF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992E4F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C9608D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BE40E9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344F163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AEE0BC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0A426A7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4014F33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0297AD1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CFE681B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9EF5A2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5D893C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E5AACF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440258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166149A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1AA09A5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136C05D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5C95DAA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10AC9D6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34309D5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7029DCA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3F6F865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4A36468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14FD145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55241C2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5.57</w:t>
      </w:r>
    </w:p>
    <w:p w14:paraId="7847C98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47500</w:t>
      </w:r>
    </w:p>
    <w:p w14:paraId="069CD0D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594B7BF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B78CDC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5.57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0.0416</w:t>
      </w:r>
    </w:p>
    <w:p w14:paraId="7101BE3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1 · 1 · 0.7 · 47500 · (1-0.8) = </w:t>
      </w:r>
      <w:r w:rsidRPr="00BD5250">
        <w:rPr>
          <w:rFonts w:ascii="Arial" w:hAnsi="Arial" w:cs="Arial"/>
          <w:b/>
          <w:color w:val="000000"/>
        </w:rPr>
        <w:t>0.766</w:t>
      </w:r>
    </w:p>
    <w:p w14:paraId="7ECC1E6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D604F7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0.0416</w:t>
      </w:r>
    </w:p>
    <w:p w14:paraId="58F1518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+ 0.766 = </w:t>
      </w:r>
      <w:r w:rsidRPr="00BD5250">
        <w:rPr>
          <w:rFonts w:ascii="Arial" w:hAnsi="Arial" w:cs="Arial"/>
          <w:b/>
          <w:color w:val="000000"/>
        </w:rPr>
        <w:t>0.766</w:t>
      </w:r>
    </w:p>
    <w:p w14:paraId="719560F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771FB3D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D09E4D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0.766 = </w:t>
      </w:r>
      <w:r w:rsidRPr="00BD5250">
        <w:rPr>
          <w:rFonts w:ascii="Arial" w:hAnsi="Arial" w:cs="Arial"/>
          <w:b/>
          <w:color w:val="000000"/>
        </w:rPr>
        <w:t>0.3064</w:t>
      </w:r>
    </w:p>
    <w:p w14:paraId="40A2A87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0.0416 = </w:t>
      </w:r>
      <w:r w:rsidRPr="00BD5250">
        <w:rPr>
          <w:rFonts w:ascii="Arial" w:hAnsi="Arial" w:cs="Arial"/>
          <w:b/>
          <w:color w:val="000000"/>
        </w:rPr>
        <w:t>0.01664</w:t>
      </w:r>
    </w:p>
    <w:p w14:paraId="5D27A1C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FFBEDA5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7FE985A1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8CCD" w14:textId="3CB8640E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4BD8" w14:textId="08E33C97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803A" w14:textId="1098159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F421" w14:textId="3582210C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21829BD4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EA76" w14:textId="2AA0CA9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37761" w14:textId="7587D924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74CB" w14:textId="77A22A51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0.01664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5E33" w14:textId="233E6987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0.3064</w:t>
            </w:r>
          </w:p>
        </w:tc>
      </w:tr>
    </w:tbl>
    <w:p w14:paraId="0C6B40A9" w14:textId="2C631C83" w:rsidR="00BD5250" w:rsidRPr="00BD5250" w:rsidRDefault="00BD5250" w:rsidP="00BD5250">
      <w:pPr>
        <w:rPr>
          <w:color w:val="000000"/>
          <w:sz w:val="22"/>
        </w:rPr>
      </w:pPr>
    </w:p>
    <w:p w14:paraId="79C11D9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AFEC7B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C692B07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5D26F284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4054DA7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42A419B" w14:textId="0B8BEA93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29C85F8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7A46BE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42A719E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068DEC7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844913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10E2F9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85E275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DC980D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44B748A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FD70AF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D832B6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61303A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348C24E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1C753E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6C4A0ED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DBBFD4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530769C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C1DFD4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092253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1AFE20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177644B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75A4457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5C53788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40DADA3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108586D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5D20F53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792F304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3596C5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24D9866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411000</w:t>
      </w:r>
    </w:p>
    <w:p w14:paraId="09F420A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lastRenderedPageBreak/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29E612A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51DAC89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4007382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769D2A5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17DE161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6D3090D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0.1 · 0.002 · 411000 · (1-0.8) = </w:t>
      </w:r>
      <w:r w:rsidRPr="00BD5250">
        <w:rPr>
          <w:rFonts w:ascii="Arial" w:hAnsi="Arial" w:cs="Arial"/>
          <w:b/>
          <w:color w:val="000000"/>
        </w:rPr>
        <w:t>38.14</w:t>
      </w:r>
    </w:p>
    <w:p w14:paraId="3C0C6C1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0.1 · 0.002 · 411000 · (365-(60 + 60)) · (1-0.8) = </w:t>
      </w:r>
      <w:r w:rsidRPr="00BD5250">
        <w:rPr>
          <w:rFonts w:ascii="Arial" w:hAnsi="Arial" w:cs="Arial"/>
          <w:b/>
          <w:color w:val="000000"/>
        </w:rPr>
        <w:t>484.4</w:t>
      </w:r>
    </w:p>
    <w:p w14:paraId="1C4A2C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 + 38.14 = </w:t>
      </w:r>
      <w:r w:rsidRPr="00BD5250">
        <w:rPr>
          <w:rFonts w:ascii="Arial" w:hAnsi="Arial" w:cs="Arial"/>
          <w:b/>
          <w:color w:val="000000"/>
        </w:rPr>
        <w:t>38.14</w:t>
      </w:r>
    </w:p>
    <w:p w14:paraId="6ADC299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+ 484.4 = </w:t>
      </w:r>
      <w:r w:rsidRPr="00BD5250">
        <w:rPr>
          <w:rFonts w:ascii="Arial" w:hAnsi="Arial" w:cs="Arial"/>
          <w:b/>
          <w:color w:val="000000"/>
        </w:rPr>
        <w:t>484.4</w:t>
      </w:r>
    </w:p>
    <w:p w14:paraId="29F0456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969E43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3F3EE8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484.4 = </w:t>
      </w:r>
      <w:r w:rsidRPr="00BD5250">
        <w:rPr>
          <w:rFonts w:ascii="Arial" w:hAnsi="Arial" w:cs="Arial"/>
          <w:b/>
          <w:color w:val="000000"/>
        </w:rPr>
        <w:t>193.8</w:t>
      </w:r>
    </w:p>
    <w:p w14:paraId="010F591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38.14 = </w:t>
      </w:r>
      <w:r w:rsidRPr="00BD5250">
        <w:rPr>
          <w:rFonts w:ascii="Arial" w:hAnsi="Arial" w:cs="Arial"/>
          <w:b/>
          <w:color w:val="000000"/>
        </w:rPr>
        <w:t>15.26</w:t>
      </w:r>
    </w:p>
    <w:p w14:paraId="0481530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7CD8E79D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5063BFEB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762C" w14:textId="1DC68419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5A9E" w14:textId="63C671D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10B4" w14:textId="4F0B5A1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90CC" w14:textId="018C1BA5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5C41F1E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6AB1" w14:textId="68EA8FBF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B721" w14:textId="0999884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5AFD" w14:textId="620CCE5F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15.26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941E6" w14:textId="20560B86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193.8</w:t>
            </w:r>
          </w:p>
        </w:tc>
      </w:tr>
    </w:tbl>
    <w:p w14:paraId="71499777" w14:textId="2004D492" w:rsidR="00BD5250" w:rsidRPr="00BD5250" w:rsidRDefault="00BD5250" w:rsidP="00BD5250">
      <w:pPr>
        <w:rPr>
          <w:color w:val="000000"/>
          <w:sz w:val="22"/>
        </w:rPr>
      </w:pPr>
    </w:p>
    <w:p w14:paraId="063073A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8BD5D29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6B9DF7F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D6A1FA5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0093090E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5B51826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082698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395BB76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CD00E3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072E34B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5945AD8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E9C1DD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785063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642878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B9E878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2028C00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704E03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AFBA02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E896E7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5E31367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Материал: Песчано-гравийная смесь (ПГС)</w:t>
      </w:r>
    </w:p>
    <w:p w14:paraId="1D56DD7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2AEBE3D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5B5988D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9F4A252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3BC597E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36AF61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67A700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F25ED0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82AA97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6212F8F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25622F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0638FFC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79E078D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2462F01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794CB1B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5067548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19DC189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6FC3658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5692872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1955C93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D5250">
        <w:rPr>
          <w:b/>
          <w:i/>
          <w:color w:val="000000"/>
          <w:sz w:val="22"/>
        </w:rPr>
        <w:t xml:space="preserve">K9 = </w:t>
      </w:r>
      <w:r w:rsidRPr="00BD5250">
        <w:rPr>
          <w:rFonts w:ascii="Arial" w:hAnsi="Arial" w:cs="Arial"/>
          <w:b/>
          <w:color w:val="000000"/>
        </w:rPr>
        <w:t>0.1</w:t>
      </w:r>
    </w:p>
    <w:p w14:paraId="415AAF8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5.57</w:t>
      </w:r>
    </w:p>
    <w:p w14:paraId="6606D0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47500</w:t>
      </w:r>
    </w:p>
    <w:p w14:paraId="19EAF4C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2E2D523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847EDB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5.57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0.00416</w:t>
      </w:r>
    </w:p>
    <w:p w14:paraId="70B5271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0.1 · 1 · 0.7 · 47500 · (1-0.8) = </w:t>
      </w:r>
      <w:r w:rsidRPr="00BD5250">
        <w:rPr>
          <w:rFonts w:ascii="Arial" w:hAnsi="Arial" w:cs="Arial"/>
          <w:b/>
          <w:color w:val="000000"/>
        </w:rPr>
        <w:t>0.0766</w:t>
      </w:r>
    </w:p>
    <w:p w14:paraId="37A6765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03C4B6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0.00416</w:t>
      </w:r>
    </w:p>
    <w:p w14:paraId="657A17E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+ 0.0766 = </w:t>
      </w:r>
      <w:r w:rsidRPr="00BD5250">
        <w:rPr>
          <w:rFonts w:ascii="Arial" w:hAnsi="Arial" w:cs="Arial"/>
          <w:b/>
          <w:color w:val="000000"/>
        </w:rPr>
        <w:t>0.0766</w:t>
      </w:r>
    </w:p>
    <w:p w14:paraId="16F3A4C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830C97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33ED6D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0.0766 = </w:t>
      </w:r>
      <w:r w:rsidRPr="00BD5250">
        <w:rPr>
          <w:rFonts w:ascii="Arial" w:hAnsi="Arial" w:cs="Arial"/>
          <w:b/>
          <w:color w:val="000000"/>
        </w:rPr>
        <w:t>0.03064</w:t>
      </w:r>
    </w:p>
    <w:p w14:paraId="4A4B08C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0.00416 = </w:t>
      </w:r>
      <w:r w:rsidRPr="00BD5250">
        <w:rPr>
          <w:rFonts w:ascii="Arial" w:hAnsi="Arial" w:cs="Arial"/>
          <w:b/>
          <w:color w:val="000000"/>
        </w:rPr>
        <w:t>0.001664</w:t>
      </w:r>
    </w:p>
    <w:p w14:paraId="74FEF75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567F900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114B0D03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4AA8" w14:textId="073ED5FB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0558" w14:textId="10A39FE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D38A" w14:textId="703A30B7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356B" w14:textId="036BC77B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369AF396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D07F" w14:textId="717F86E0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59A0" w14:textId="446620DB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1F86" w14:textId="1D07578A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0.001664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2DB3" w14:textId="3DB604C7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0.03064</w:t>
            </w:r>
          </w:p>
        </w:tc>
      </w:tr>
    </w:tbl>
    <w:p w14:paraId="745BA40D" w14:textId="0AE21040" w:rsidR="00BD5250" w:rsidRPr="00BD5250" w:rsidRDefault="00BD5250" w:rsidP="00BD5250">
      <w:pPr>
        <w:rPr>
          <w:color w:val="000000"/>
          <w:sz w:val="22"/>
        </w:rPr>
      </w:pPr>
    </w:p>
    <w:p w14:paraId="0E86014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4B94452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0EB76CE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721BD4A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01E94944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0C62835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E88D76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409837B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153C8CF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6033</w:t>
      </w:r>
    </w:p>
    <w:p w14:paraId="226A744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6033 01, Формирование отвала</w:t>
      </w:r>
    </w:p>
    <w:p w14:paraId="6D1FE89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E82ACD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BF5E75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B0F72A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871881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6CF2714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337531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6F6773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6E97AD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1C53D9C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010DB2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018F887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30C3CB9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5F74BD0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5AC5FC4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27D8A6B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15AAD3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550AA4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32A4FC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5D26461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3B21259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3C282FD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74E083E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0113309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15C7930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4DB7DB1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76F9EB4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2CCCA48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05260F0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6E6269D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5.57</w:t>
      </w:r>
    </w:p>
    <w:p w14:paraId="3853DAB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47500</w:t>
      </w:r>
    </w:p>
    <w:p w14:paraId="0498E61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02CC6D6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49CD3F7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5.57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0.0416</w:t>
      </w:r>
    </w:p>
    <w:p w14:paraId="47FFD83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1 · 1 · 0.7 · 47500 · (1-0.8) = </w:t>
      </w:r>
      <w:r w:rsidRPr="00BD5250">
        <w:rPr>
          <w:rFonts w:ascii="Arial" w:hAnsi="Arial" w:cs="Arial"/>
          <w:b/>
          <w:color w:val="000000"/>
        </w:rPr>
        <w:t>0.766</w:t>
      </w:r>
    </w:p>
    <w:p w14:paraId="3BB6FE3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A3A17B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0.0416</w:t>
      </w:r>
    </w:p>
    <w:p w14:paraId="19A3DBA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+ 0.766 = </w:t>
      </w:r>
      <w:r w:rsidRPr="00BD5250">
        <w:rPr>
          <w:rFonts w:ascii="Arial" w:hAnsi="Arial" w:cs="Arial"/>
          <w:b/>
          <w:color w:val="000000"/>
        </w:rPr>
        <w:t>0.766</w:t>
      </w:r>
    </w:p>
    <w:p w14:paraId="7713897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EDD024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18D760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0.766 = </w:t>
      </w:r>
      <w:r w:rsidRPr="00BD5250">
        <w:rPr>
          <w:rFonts w:ascii="Arial" w:hAnsi="Arial" w:cs="Arial"/>
          <w:b/>
          <w:color w:val="000000"/>
        </w:rPr>
        <w:t>0.3064</w:t>
      </w:r>
    </w:p>
    <w:p w14:paraId="2E41196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0.0416 = </w:t>
      </w:r>
      <w:r w:rsidRPr="00BD5250">
        <w:rPr>
          <w:rFonts w:ascii="Arial" w:hAnsi="Arial" w:cs="Arial"/>
          <w:b/>
          <w:color w:val="000000"/>
        </w:rPr>
        <w:t>0.01664</w:t>
      </w:r>
    </w:p>
    <w:p w14:paraId="2E29A2A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277B7F0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703E93C5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42DA" w14:textId="2BB7D3AB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693C" w14:textId="46401E90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D394" w14:textId="24E1532E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91C2" w14:textId="7340CF85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3A820E92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2E0B" w14:textId="2A75C484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559A" w14:textId="0300CEC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ED94" w14:textId="51086A93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0.01664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31B1" w14:textId="4AED668A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0.3064</w:t>
            </w:r>
          </w:p>
        </w:tc>
      </w:tr>
    </w:tbl>
    <w:p w14:paraId="1D962571" w14:textId="1083A483" w:rsidR="00BD5250" w:rsidRPr="00BD5250" w:rsidRDefault="00BD5250" w:rsidP="00BD5250">
      <w:pPr>
        <w:rPr>
          <w:color w:val="000000"/>
          <w:sz w:val="22"/>
        </w:rPr>
      </w:pPr>
    </w:p>
    <w:p w14:paraId="3DF978C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F0D5C60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162E32B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36AE4FD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68EA8825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3044904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F308978" w14:textId="11B2C68C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67D2652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6ADA77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554C7C2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43C4F11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A3ABEF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9BEA6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4927A2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F67E76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342F3DD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786CBA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AC8A8F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B55FE1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22550A6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2C8ABD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FE43B3A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6BD1E8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3A1C320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53E914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DF55BE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333A11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0680AA8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5898C3D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30E31C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3347DA2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4F8B3E2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771045B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1148708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730F797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726E37A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D5250">
        <w:rPr>
          <w:b/>
          <w:i/>
          <w:color w:val="000000"/>
          <w:sz w:val="22"/>
        </w:rPr>
        <w:t xml:space="preserve">S = </w:t>
      </w:r>
      <w:r w:rsidRPr="00BD5250">
        <w:rPr>
          <w:rFonts w:ascii="Arial" w:hAnsi="Arial" w:cs="Arial"/>
          <w:b/>
          <w:color w:val="000000"/>
        </w:rPr>
        <w:t>942000</w:t>
      </w:r>
    </w:p>
    <w:p w14:paraId="5A6D82E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D5250">
        <w:rPr>
          <w:b/>
          <w:i/>
          <w:color w:val="000000"/>
          <w:sz w:val="22"/>
        </w:rPr>
        <w:t xml:space="preserve">K6 = </w:t>
      </w:r>
      <w:r w:rsidRPr="00BD5250">
        <w:rPr>
          <w:rFonts w:ascii="Arial" w:hAnsi="Arial" w:cs="Arial"/>
          <w:b/>
          <w:color w:val="000000"/>
        </w:rPr>
        <w:t>1.45</w:t>
      </w:r>
    </w:p>
    <w:p w14:paraId="570AACD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</w:t>
      </w:r>
    </w:p>
    <w:p w14:paraId="23BB2E7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D5250">
        <w:rPr>
          <w:b/>
          <w:i/>
          <w:color w:val="000000"/>
          <w:sz w:val="22"/>
        </w:rPr>
        <w:t xml:space="preserve">TSP = </w:t>
      </w:r>
      <w:r w:rsidRPr="00BD5250">
        <w:rPr>
          <w:rFonts w:ascii="Arial" w:hAnsi="Arial" w:cs="Arial"/>
          <w:b/>
          <w:color w:val="000000"/>
        </w:rPr>
        <w:t>60</w:t>
      </w:r>
    </w:p>
    <w:p w14:paraId="79B7696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D5250">
        <w:rPr>
          <w:b/>
          <w:i/>
          <w:color w:val="000000"/>
          <w:sz w:val="22"/>
        </w:rPr>
        <w:t xml:space="preserve">TO = </w:t>
      </w:r>
      <w:r w:rsidRPr="00BD5250">
        <w:rPr>
          <w:rFonts w:ascii="Arial" w:hAnsi="Arial" w:cs="Arial"/>
          <w:b/>
          <w:color w:val="000000"/>
        </w:rPr>
        <w:t>720</w:t>
      </w:r>
    </w:p>
    <w:p w14:paraId="0BA059E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D5250">
        <w:rPr>
          <w:b/>
          <w:i/>
          <w:color w:val="000000"/>
          <w:sz w:val="22"/>
        </w:rPr>
        <w:t xml:space="preserve">TD = </w:t>
      </w:r>
      <w:r w:rsidRPr="00BD5250">
        <w:rPr>
          <w:b/>
          <w:i/>
          <w:color w:val="000000"/>
        </w:rPr>
        <w:t xml:space="preserve">2 · TO / 24 = </w:t>
      </w:r>
      <w:r w:rsidRPr="00BD5250">
        <w:rPr>
          <w:b/>
          <w:color w:val="000000"/>
        </w:rPr>
        <w:t xml:space="preserve">2 · 720 / 24 = </w:t>
      </w:r>
      <w:r w:rsidRPr="00BD5250">
        <w:rPr>
          <w:rFonts w:ascii="Arial" w:hAnsi="Arial" w:cs="Arial"/>
          <w:b/>
          <w:color w:val="000000"/>
        </w:rPr>
        <w:t>60</w:t>
      </w:r>
    </w:p>
    <w:p w14:paraId="5E9FD16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0513A93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D5250">
        <w:rPr>
          <w:b/>
          <w:i/>
          <w:color w:val="000000"/>
          <w:sz w:val="22"/>
        </w:rPr>
        <w:t xml:space="preserve">GC = </w:t>
      </w:r>
      <w:r w:rsidRPr="00BD5250">
        <w:rPr>
          <w:b/>
          <w:i/>
          <w:color w:val="000000"/>
        </w:rPr>
        <w:t xml:space="preserve">K3 · K4 · K5 · K6 · K7 · Q · S · (1-NJ) = </w:t>
      </w:r>
      <w:r w:rsidRPr="00BD5250">
        <w:rPr>
          <w:b/>
          <w:color w:val="000000"/>
        </w:rPr>
        <w:t xml:space="preserve">2 · 1 · 0.8 · 1.45 · 0.1 · 0.002 · 942000 · (1-0.8) = </w:t>
      </w:r>
      <w:r w:rsidRPr="00BD5250">
        <w:rPr>
          <w:rFonts w:ascii="Arial" w:hAnsi="Arial" w:cs="Arial"/>
          <w:b/>
          <w:color w:val="000000"/>
        </w:rPr>
        <w:t>87.4</w:t>
      </w:r>
    </w:p>
    <w:p w14:paraId="1AF4968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0.0864 · K3SR · K4 · K5 · K6 · K7 · Q · S · (365-(TSP + TD)) · (1-NJ) = </w:t>
      </w:r>
      <w:r w:rsidRPr="00BD5250">
        <w:rPr>
          <w:b/>
          <w:color w:val="000000"/>
        </w:rPr>
        <w:t xml:space="preserve">0.0864 · 1.2 · 1 · 0.8 · 1.45 · 0.1 · 0.002 · 942000 · (365-(60 + 60)) · (1-0.8) = </w:t>
      </w:r>
      <w:r w:rsidRPr="00BD5250">
        <w:rPr>
          <w:rFonts w:ascii="Arial" w:hAnsi="Arial" w:cs="Arial"/>
          <w:b/>
          <w:color w:val="000000"/>
        </w:rPr>
        <w:t>1110.3</w:t>
      </w:r>
    </w:p>
    <w:p w14:paraId="4C4811D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G + GC = </w:t>
      </w:r>
      <w:r w:rsidRPr="00BD5250">
        <w:rPr>
          <w:b/>
          <w:color w:val="000000"/>
        </w:rPr>
        <w:t xml:space="preserve">0 + 87.4 = </w:t>
      </w:r>
      <w:r w:rsidRPr="00BD5250">
        <w:rPr>
          <w:rFonts w:ascii="Arial" w:hAnsi="Arial" w:cs="Arial"/>
          <w:b/>
          <w:color w:val="000000"/>
        </w:rPr>
        <w:t>87.4</w:t>
      </w:r>
    </w:p>
    <w:p w14:paraId="1418354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+ 1110.3 = </w:t>
      </w:r>
      <w:r w:rsidRPr="00BD5250">
        <w:rPr>
          <w:rFonts w:ascii="Arial" w:hAnsi="Arial" w:cs="Arial"/>
          <w:b/>
          <w:color w:val="000000"/>
        </w:rPr>
        <w:t>1110.3</w:t>
      </w:r>
    </w:p>
    <w:p w14:paraId="385CEA2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971E5F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DBF2AB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1110.3 = </w:t>
      </w:r>
      <w:r w:rsidRPr="00BD5250">
        <w:rPr>
          <w:rFonts w:ascii="Arial" w:hAnsi="Arial" w:cs="Arial"/>
          <w:b/>
          <w:color w:val="000000"/>
        </w:rPr>
        <w:t>444.1</w:t>
      </w:r>
    </w:p>
    <w:p w14:paraId="5FEC680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87.4 = </w:t>
      </w:r>
      <w:r w:rsidRPr="00BD5250">
        <w:rPr>
          <w:rFonts w:ascii="Arial" w:hAnsi="Arial" w:cs="Arial"/>
          <w:b/>
          <w:color w:val="000000"/>
        </w:rPr>
        <w:t>34.96</w:t>
      </w:r>
    </w:p>
    <w:p w14:paraId="5BDAA74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8C8BB2E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22F8F779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174A" w14:textId="443AA39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382B" w14:textId="18A3A2E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9723" w14:textId="58ACCB09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DCD0" w14:textId="77F5F9AC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3703592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5EC1" w14:textId="168080C5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F3D2" w14:textId="5AD8B73E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AABC" w14:textId="46FAAFC6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DA46" w14:textId="1A360823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444.1</w:t>
            </w:r>
          </w:p>
        </w:tc>
      </w:tr>
    </w:tbl>
    <w:p w14:paraId="254AEA0B" w14:textId="25E2EBF3" w:rsidR="00BD5250" w:rsidRPr="00BD5250" w:rsidRDefault="00BD5250" w:rsidP="00BD5250">
      <w:pPr>
        <w:rPr>
          <w:color w:val="000000"/>
          <w:sz w:val="22"/>
        </w:rPr>
      </w:pPr>
    </w:p>
    <w:p w14:paraId="7E1B069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D95E132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0DFFB86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25868E4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0B0FE1C5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056FD5A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E25618E" w14:textId="1277A4BB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7CC671A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7768B102" w14:textId="35221E27" w:rsidR="00BD5250" w:rsidRPr="004412ED" w:rsidRDefault="00BD5250" w:rsidP="00BD5250">
      <w:pPr>
        <w:rPr>
          <w:rFonts w:ascii="Courier New" w:hAnsi="Courier New" w:cs="Courier New"/>
          <w:color w:val="000000"/>
          <w:sz w:val="22"/>
          <w:lang w:val="kk-KZ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4412ED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032A316A" w14:textId="7FFFC43C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4412ED">
        <w:rPr>
          <w:rFonts w:ascii="Courier New" w:hAnsi="Courier New" w:cs="Courier New"/>
          <w:color w:val="000000"/>
          <w:sz w:val="22"/>
          <w:lang w:val="kk-KZ"/>
        </w:rPr>
        <w:t>5</w:t>
      </w:r>
      <w:r w:rsidRPr="00BD5250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66A3B0D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EDB516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BD9647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628015B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ABBBE1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7D4B74C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C315CD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0B664A8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68F7FC5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BD5250">
        <w:rPr>
          <w:b/>
          <w:i/>
          <w:color w:val="000000"/>
          <w:sz w:val="22"/>
        </w:rPr>
        <w:t xml:space="preserve">N = </w:t>
      </w:r>
      <w:r w:rsidRPr="00BD5250">
        <w:rPr>
          <w:rFonts w:ascii="Arial" w:hAnsi="Arial" w:cs="Arial"/>
          <w:b/>
          <w:color w:val="000000"/>
        </w:rPr>
        <w:t>2</w:t>
      </w:r>
    </w:p>
    <w:p w14:paraId="187B03A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BD5250">
        <w:rPr>
          <w:b/>
          <w:i/>
          <w:color w:val="000000"/>
          <w:sz w:val="22"/>
        </w:rPr>
        <w:t xml:space="preserve">N1 = </w:t>
      </w:r>
      <w:r w:rsidRPr="00BD5250">
        <w:rPr>
          <w:rFonts w:ascii="Arial" w:hAnsi="Arial" w:cs="Arial"/>
          <w:b/>
          <w:color w:val="000000"/>
        </w:rPr>
        <w:t>2</w:t>
      </w:r>
    </w:p>
    <w:p w14:paraId="3FD1299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BD5250">
        <w:rPr>
          <w:b/>
          <w:i/>
          <w:color w:val="000000"/>
          <w:sz w:val="22"/>
        </w:rPr>
        <w:t xml:space="preserve">_T_ = </w:t>
      </w:r>
      <w:r w:rsidRPr="00BD5250">
        <w:rPr>
          <w:rFonts w:ascii="Arial" w:hAnsi="Arial" w:cs="Arial"/>
          <w:b/>
          <w:color w:val="000000"/>
        </w:rPr>
        <w:t>8520</w:t>
      </w:r>
    </w:p>
    <w:p w14:paraId="0749A81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>: &gt;12</w:t>
      </w:r>
    </w:p>
    <w:p w14:paraId="6761EE3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BD5250">
        <w:rPr>
          <w:b/>
          <w:i/>
          <w:color w:val="000000"/>
          <w:sz w:val="22"/>
        </w:rPr>
        <w:t xml:space="preserve">V = </w:t>
      </w:r>
      <w:r w:rsidRPr="00BD5250">
        <w:rPr>
          <w:rFonts w:ascii="Arial" w:hAnsi="Arial" w:cs="Arial"/>
          <w:b/>
          <w:color w:val="000000"/>
        </w:rPr>
        <w:t>0.44</w:t>
      </w:r>
    </w:p>
    <w:p w14:paraId="2A7B517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выбуриваемой породы и ее крепость (f)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: Плотно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магнетитовые роговики, f&gt;12</w:t>
      </w:r>
    </w:p>
    <w:p w14:paraId="69717E2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5413D70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355862A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4E2017E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породы ,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кг/м3 (табл.3.4.2),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4.2</w:t>
      </w:r>
    </w:p>
    <w:p w14:paraId="63F8768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7CCFDEF5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6C405C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111711C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2D2184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V · Q · K5 / 3.6 = </w:t>
      </w:r>
      <w:r w:rsidRPr="00BD5250">
        <w:rPr>
          <w:b/>
          <w:color w:val="000000"/>
        </w:rPr>
        <w:t xml:space="preserve">0.4 · 0.44 · 4.2 · 0.8 / 3.6 = </w:t>
      </w:r>
      <w:r w:rsidRPr="00BD5250">
        <w:rPr>
          <w:rFonts w:ascii="Arial" w:hAnsi="Arial" w:cs="Arial"/>
          <w:b/>
          <w:color w:val="000000"/>
        </w:rPr>
        <w:t>0.1643</w:t>
      </w:r>
    </w:p>
    <w:p w14:paraId="0CB5124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BD5250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BD5250">
        <w:rPr>
          <w:rFonts w:ascii="Arial" w:hAnsi="Arial" w:cs="Arial"/>
          <w:b/>
          <w:color w:val="000000"/>
        </w:rPr>
        <w:t>5.04</w:t>
      </w:r>
    </w:p>
    <w:p w14:paraId="09E9057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G · N1 = </w:t>
      </w:r>
      <w:r w:rsidRPr="00BD5250">
        <w:rPr>
          <w:b/>
          <w:color w:val="000000"/>
        </w:rPr>
        <w:t xml:space="preserve">0.1643 · 2 = </w:t>
      </w:r>
      <w:r w:rsidRPr="00BD5250">
        <w:rPr>
          <w:rFonts w:ascii="Arial" w:hAnsi="Arial" w:cs="Arial"/>
          <w:b/>
          <w:color w:val="000000"/>
        </w:rPr>
        <w:t>0.3286</w:t>
      </w:r>
    </w:p>
    <w:p w14:paraId="262525E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M · N = </w:t>
      </w:r>
      <w:r w:rsidRPr="00BD5250">
        <w:rPr>
          <w:b/>
          <w:color w:val="000000"/>
        </w:rPr>
        <w:t xml:space="preserve">5.04 · 2 = </w:t>
      </w:r>
      <w:r w:rsidRPr="00BD5250">
        <w:rPr>
          <w:rFonts w:ascii="Arial" w:hAnsi="Arial" w:cs="Arial"/>
          <w:b/>
          <w:color w:val="000000"/>
        </w:rPr>
        <w:t>10.08</w:t>
      </w:r>
    </w:p>
    <w:p w14:paraId="0E9F159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75C8C326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412DAFA3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83B0" w14:textId="10B7E239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F5DD" w14:textId="796E6EA8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141A" w14:textId="1C982DF3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E3BD" w14:textId="1527942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00F47BB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1502" w14:textId="3E3B39A8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ADA4" w14:textId="011FA685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4418" w14:textId="3643FC02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438D" w14:textId="69279B56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10.08</w:t>
            </w:r>
          </w:p>
        </w:tc>
      </w:tr>
    </w:tbl>
    <w:p w14:paraId="0D829CD3" w14:textId="2F7F29E7" w:rsidR="00BD5250" w:rsidRPr="00BD5250" w:rsidRDefault="00BD5250" w:rsidP="00BD5250">
      <w:pPr>
        <w:rPr>
          <w:color w:val="000000"/>
          <w:sz w:val="22"/>
        </w:rPr>
      </w:pPr>
    </w:p>
    <w:p w14:paraId="170C90B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D1B9536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4E27525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A6495E9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58FE928B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39CE1F2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Город: 009, Карагандинская область</w:t>
      </w:r>
    </w:p>
    <w:p w14:paraId="4B04ED0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0AEA498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A76F53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3C3626F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7B55778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5EF2E6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9EAE71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3409B8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5B7A82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6D43CF4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4B7E00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537246B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>, Аммонит ЖВ</w:t>
      </w:r>
    </w:p>
    <w:p w14:paraId="36A6B08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BD5250">
        <w:rPr>
          <w:b/>
          <w:i/>
          <w:color w:val="000000"/>
          <w:sz w:val="22"/>
        </w:rPr>
        <w:t xml:space="preserve">A = </w:t>
      </w:r>
      <w:r w:rsidRPr="00BD5250">
        <w:rPr>
          <w:rFonts w:ascii="Arial" w:hAnsi="Arial" w:cs="Arial"/>
          <w:b/>
          <w:color w:val="000000"/>
        </w:rPr>
        <w:t>874</w:t>
      </w:r>
    </w:p>
    <w:p w14:paraId="1D8B059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BD5250">
        <w:rPr>
          <w:b/>
          <w:i/>
          <w:color w:val="000000"/>
          <w:sz w:val="22"/>
        </w:rPr>
        <w:t xml:space="preserve">AJ = </w:t>
      </w:r>
      <w:r w:rsidRPr="00BD5250">
        <w:rPr>
          <w:rFonts w:ascii="Arial" w:hAnsi="Arial" w:cs="Arial"/>
          <w:b/>
          <w:color w:val="000000"/>
        </w:rPr>
        <w:t>0.102</w:t>
      </w:r>
    </w:p>
    <w:p w14:paraId="7CB724E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BD5250">
        <w:rPr>
          <w:b/>
          <w:i/>
          <w:color w:val="000000"/>
          <w:sz w:val="22"/>
        </w:rPr>
        <w:t xml:space="preserve">V = </w:t>
      </w:r>
      <w:r w:rsidRPr="00BD5250">
        <w:rPr>
          <w:rFonts w:ascii="Arial" w:hAnsi="Arial" w:cs="Arial"/>
          <w:b/>
          <w:color w:val="000000"/>
        </w:rPr>
        <w:t>60000</w:t>
      </w:r>
    </w:p>
    <w:p w14:paraId="3D944BF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BD5250">
        <w:rPr>
          <w:b/>
          <w:i/>
          <w:color w:val="000000"/>
          <w:sz w:val="22"/>
        </w:rPr>
        <w:t xml:space="preserve">VJ = </w:t>
      </w:r>
      <w:r w:rsidRPr="00BD5250">
        <w:rPr>
          <w:rFonts w:ascii="Arial" w:hAnsi="Arial" w:cs="Arial"/>
          <w:b/>
          <w:color w:val="000000"/>
        </w:rPr>
        <w:t>135</w:t>
      </w:r>
    </w:p>
    <w:p w14:paraId="015933D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>: &gt;14</w:t>
      </w:r>
    </w:p>
    <w:p w14:paraId="6D01FE2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BD5250">
        <w:rPr>
          <w:b/>
          <w:i/>
          <w:color w:val="000000"/>
          <w:sz w:val="22"/>
        </w:rPr>
        <w:t xml:space="preserve">QN = </w:t>
      </w:r>
      <w:r w:rsidRPr="00BD5250">
        <w:rPr>
          <w:rFonts w:ascii="Arial" w:hAnsi="Arial" w:cs="Arial"/>
          <w:b/>
          <w:color w:val="000000"/>
        </w:rPr>
        <w:t>0.11</w:t>
      </w:r>
    </w:p>
    <w:p w14:paraId="1AF596D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BD5250">
        <w:rPr>
          <w:b/>
          <w:i/>
          <w:color w:val="000000"/>
          <w:sz w:val="22"/>
        </w:rPr>
        <w:t xml:space="preserve">N = </w:t>
      </w:r>
      <w:r w:rsidRPr="00BD5250">
        <w:rPr>
          <w:rFonts w:ascii="Arial" w:hAnsi="Arial" w:cs="Arial"/>
          <w:b/>
          <w:color w:val="000000"/>
        </w:rPr>
        <w:t>0</w:t>
      </w:r>
    </w:p>
    <w:p w14:paraId="77FB79A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N1 = </w:t>
      </w:r>
      <w:r w:rsidRPr="00BD5250">
        <w:rPr>
          <w:rFonts w:ascii="Arial" w:hAnsi="Arial" w:cs="Arial"/>
          <w:b/>
          <w:color w:val="000000"/>
        </w:rPr>
        <w:t>0.8</w:t>
      </w:r>
    </w:p>
    <w:p w14:paraId="20783E7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36D29A1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CD99B0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A5F0D2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3437C0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KOC · 0.16 · QN · V · (1-N1) / 1000 = </w:t>
      </w:r>
      <w:r w:rsidRPr="00BD5250">
        <w:rPr>
          <w:b/>
          <w:color w:val="000000"/>
        </w:rPr>
        <w:t xml:space="preserve">0.4 · 0.16 · 0.11 · 60000 · (1-0.8) / 1000 = </w:t>
      </w:r>
      <w:r w:rsidRPr="00BD5250">
        <w:rPr>
          <w:rFonts w:ascii="Arial" w:hAnsi="Arial" w:cs="Arial"/>
          <w:b/>
          <w:color w:val="000000"/>
        </w:rPr>
        <w:t>0.08448</w:t>
      </w:r>
    </w:p>
    <w:p w14:paraId="09ACA1D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г/с (3.5.6),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KOC · 0.16 · QN · VJ · (1-N1) · 1000 / 1200 = </w:t>
      </w:r>
      <w:r w:rsidRPr="00BD5250">
        <w:rPr>
          <w:b/>
          <w:color w:val="000000"/>
        </w:rPr>
        <w:t xml:space="preserve">0.4 · 0.16 · 0.11 · 135 · (1-0.8) · 1000 / 1200 = </w:t>
      </w:r>
      <w:r w:rsidRPr="00BD5250">
        <w:rPr>
          <w:rFonts w:ascii="Arial" w:hAnsi="Arial" w:cs="Arial"/>
          <w:b/>
          <w:color w:val="000000"/>
        </w:rPr>
        <w:t>0.1584</w:t>
      </w:r>
    </w:p>
    <w:p w14:paraId="57F05AE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F7370D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7C4AF7A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B33B7C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0.014</w:t>
      </w:r>
    </w:p>
    <w:p w14:paraId="7A2C7C2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D5250">
        <w:rPr>
          <w:b/>
          <w:i/>
          <w:color w:val="000000"/>
          <w:sz w:val="22"/>
        </w:rPr>
        <w:t xml:space="preserve">M1GOD = </w:t>
      </w:r>
      <w:r w:rsidRPr="00BD5250">
        <w:rPr>
          <w:b/>
          <w:i/>
          <w:color w:val="000000"/>
        </w:rPr>
        <w:t xml:space="preserve">Q · A · (1-N) = </w:t>
      </w:r>
      <w:r w:rsidRPr="00BD5250">
        <w:rPr>
          <w:b/>
          <w:color w:val="000000"/>
        </w:rPr>
        <w:t xml:space="preserve">0.014 · 874 · (1-0) = </w:t>
      </w:r>
      <w:r w:rsidRPr="00BD5250">
        <w:rPr>
          <w:rFonts w:ascii="Arial" w:hAnsi="Arial" w:cs="Arial"/>
          <w:b/>
          <w:color w:val="000000"/>
        </w:rPr>
        <w:t>12.24</w:t>
      </w:r>
    </w:p>
    <w:p w14:paraId="48925DC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BD5250">
        <w:rPr>
          <w:b/>
          <w:i/>
          <w:color w:val="000000"/>
          <w:sz w:val="22"/>
        </w:rPr>
        <w:t xml:space="preserve">Q1 = </w:t>
      </w:r>
      <w:r w:rsidRPr="00BD5250">
        <w:rPr>
          <w:rFonts w:ascii="Arial" w:hAnsi="Arial" w:cs="Arial"/>
          <w:b/>
          <w:color w:val="000000"/>
        </w:rPr>
        <w:t>0.006</w:t>
      </w:r>
    </w:p>
    <w:p w14:paraId="6E16E1C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BD5250">
        <w:rPr>
          <w:b/>
          <w:i/>
          <w:color w:val="000000"/>
          <w:sz w:val="22"/>
        </w:rPr>
        <w:t xml:space="preserve">M2GOD = </w:t>
      </w:r>
      <w:r w:rsidRPr="00BD5250">
        <w:rPr>
          <w:b/>
          <w:i/>
          <w:color w:val="000000"/>
        </w:rPr>
        <w:t xml:space="preserve">Q1 · A = </w:t>
      </w:r>
      <w:r w:rsidRPr="00BD5250">
        <w:rPr>
          <w:b/>
          <w:color w:val="000000"/>
        </w:rPr>
        <w:t xml:space="preserve">0.006 · 874 = </w:t>
      </w:r>
      <w:r w:rsidRPr="00BD5250">
        <w:rPr>
          <w:rFonts w:ascii="Arial" w:hAnsi="Arial" w:cs="Arial"/>
          <w:b/>
          <w:color w:val="000000"/>
        </w:rPr>
        <w:t>5.24</w:t>
      </w:r>
    </w:p>
    <w:p w14:paraId="6B65B59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A6FE195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3C26124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1F52EEB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Суммарное кол-во выбросов при взрыве, т/год (3.5.1),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M1GOD + M2GOD = </w:t>
      </w:r>
      <w:r w:rsidRPr="00BD5250">
        <w:rPr>
          <w:b/>
          <w:color w:val="000000"/>
        </w:rPr>
        <w:t xml:space="preserve">12.24 + 5.24 = </w:t>
      </w:r>
      <w:r w:rsidRPr="00BD5250">
        <w:rPr>
          <w:rFonts w:ascii="Arial" w:hAnsi="Arial" w:cs="Arial"/>
          <w:b/>
          <w:color w:val="000000"/>
        </w:rPr>
        <w:t>17.48</w:t>
      </w:r>
    </w:p>
    <w:p w14:paraId="271A320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BD5250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D5250">
        <w:rPr>
          <w:rFonts w:ascii="Arial" w:hAnsi="Arial" w:cs="Arial"/>
          <w:b/>
          <w:color w:val="000000"/>
        </w:rPr>
        <w:t>1.19</w:t>
      </w:r>
    </w:p>
    <w:p w14:paraId="52804E0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3F7641B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0.0025</w:t>
      </w:r>
    </w:p>
    <w:p w14:paraId="49BF8C6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D5250">
        <w:rPr>
          <w:b/>
          <w:i/>
          <w:color w:val="000000"/>
          <w:sz w:val="22"/>
        </w:rPr>
        <w:t xml:space="preserve">M1GOD = </w:t>
      </w:r>
      <w:r w:rsidRPr="00BD5250">
        <w:rPr>
          <w:b/>
          <w:i/>
          <w:color w:val="000000"/>
        </w:rPr>
        <w:t xml:space="preserve">Q · A · (1-N) = </w:t>
      </w:r>
      <w:r w:rsidRPr="00BD5250">
        <w:rPr>
          <w:b/>
          <w:color w:val="000000"/>
        </w:rPr>
        <w:t xml:space="preserve">0.0025 · 874 · (1-0) = </w:t>
      </w:r>
      <w:r w:rsidRPr="00BD5250">
        <w:rPr>
          <w:rFonts w:ascii="Arial" w:hAnsi="Arial" w:cs="Arial"/>
          <w:b/>
          <w:color w:val="000000"/>
        </w:rPr>
        <w:t>2.185</w:t>
      </w:r>
    </w:p>
    <w:p w14:paraId="6700028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BD5250">
        <w:rPr>
          <w:b/>
          <w:i/>
          <w:color w:val="000000"/>
          <w:sz w:val="22"/>
        </w:rPr>
        <w:t xml:space="preserve">Q1 = </w:t>
      </w:r>
      <w:r w:rsidRPr="00BD5250">
        <w:rPr>
          <w:rFonts w:ascii="Arial" w:hAnsi="Arial" w:cs="Arial"/>
          <w:b/>
          <w:color w:val="000000"/>
        </w:rPr>
        <w:t>0.001</w:t>
      </w:r>
    </w:p>
    <w:p w14:paraId="0E8254F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BD5250">
        <w:rPr>
          <w:b/>
          <w:i/>
          <w:color w:val="000000"/>
          <w:sz w:val="22"/>
        </w:rPr>
        <w:t xml:space="preserve">M2GOD = </w:t>
      </w:r>
      <w:r w:rsidRPr="00BD5250">
        <w:rPr>
          <w:b/>
          <w:i/>
          <w:color w:val="000000"/>
        </w:rPr>
        <w:t xml:space="preserve">Q1 · A = </w:t>
      </w:r>
      <w:r w:rsidRPr="00BD5250">
        <w:rPr>
          <w:b/>
          <w:color w:val="000000"/>
        </w:rPr>
        <w:t xml:space="preserve">0.001 · 874 = </w:t>
      </w:r>
      <w:r w:rsidRPr="00BD5250">
        <w:rPr>
          <w:rFonts w:ascii="Arial" w:hAnsi="Arial" w:cs="Arial"/>
          <w:b/>
          <w:color w:val="000000"/>
        </w:rPr>
        <w:t>0.874</w:t>
      </w:r>
    </w:p>
    <w:p w14:paraId="1918828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06F33B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M1GOD + M2GOD = </w:t>
      </w:r>
      <w:r w:rsidRPr="00BD5250">
        <w:rPr>
          <w:b/>
          <w:color w:val="000000"/>
        </w:rPr>
        <w:t xml:space="preserve">2.185 + 0.874 = </w:t>
      </w:r>
      <w:r w:rsidRPr="00BD5250">
        <w:rPr>
          <w:rFonts w:ascii="Arial" w:hAnsi="Arial" w:cs="Arial"/>
          <w:b/>
          <w:color w:val="000000"/>
        </w:rPr>
        <w:t>3.06</w:t>
      </w:r>
    </w:p>
    <w:p w14:paraId="0B5BFD5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BD5250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D5250">
        <w:rPr>
          <w:rFonts w:ascii="Arial" w:hAnsi="Arial" w:cs="Arial"/>
          <w:b/>
          <w:color w:val="000000"/>
        </w:rPr>
        <w:t>0.2125</w:t>
      </w:r>
    </w:p>
    <w:p w14:paraId="516DF01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3BDB87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0A3EBF4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E99D549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1608C10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68605CDA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0.8 · M = </w:t>
      </w:r>
      <w:r w:rsidRPr="00BD5250">
        <w:rPr>
          <w:b/>
          <w:color w:val="000000"/>
        </w:rPr>
        <w:t xml:space="preserve">0.8 · 3.06 = </w:t>
      </w:r>
      <w:r w:rsidRPr="00BD5250">
        <w:rPr>
          <w:rFonts w:ascii="Arial" w:hAnsi="Arial" w:cs="Arial"/>
          <w:b/>
          <w:color w:val="000000"/>
        </w:rPr>
        <w:t>2.448</w:t>
      </w:r>
    </w:p>
    <w:p w14:paraId="4AC313A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0.8 · G = </w:t>
      </w:r>
      <w:r w:rsidRPr="00BD5250">
        <w:rPr>
          <w:b/>
          <w:color w:val="000000"/>
        </w:rPr>
        <w:t xml:space="preserve">0.8 · 0.2125 = </w:t>
      </w:r>
      <w:r w:rsidRPr="00BD5250">
        <w:rPr>
          <w:rFonts w:ascii="Arial" w:hAnsi="Arial" w:cs="Arial"/>
          <w:b/>
          <w:color w:val="000000"/>
        </w:rPr>
        <w:t>0.17</w:t>
      </w:r>
    </w:p>
    <w:p w14:paraId="1463A2C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A3113AC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0304 Азот (II) оксид (Азота оксид) (6)</w:t>
      </w:r>
    </w:p>
    <w:p w14:paraId="262F34DC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222AF64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0.13 · M = </w:t>
      </w:r>
      <w:r w:rsidRPr="00BD5250">
        <w:rPr>
          <w:b/>
          <w:color w:val="000000"/>
        </w:rPr>
        <w:t xml:space="preserve">0.13 · 3.06 = </w:t>
      </w:r>
      <w:r w:rsidRPr="00BD5250">
        <w:rPr>
          <w:rFonts w:ascii="Arial" w:hAnsi="Arial" w:cs="Arial"/>
          <w:b/>
          <w:color w:val="000000"/>
        </w:rPr>
        <w:t>0.3978</w:t>
      </w:r>
    </w:p>
    <w:p w14:paraId="44FC862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0.13 · G = </w:t>
      </w:r>
      <w:r w:rsidRPr="00BD5250">
        <w:rPr>
          <w:b/>
          <w:color w:val="000000"/>
        </w:rPr>
        <w:t xml:space="preserve">0.13 · 0.2125 = </w:t>
      </w:r>
      <w:r w:rsidRPr="00BD5250">
        <w:rPr>
          <w:rFonts w:ascii="Arial" w:hAnsi="Arial" w:cs="Arial"/>
          <w:b/>
          <w:color w:val="000000"/>
        </w:rPr>
        <w:t>0.027625</w:t>
      </w:r>
    </w:p>
    <w:p w14:paraId="35BCAD2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C0B5555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4543EA0C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C6E5" w14:textId="59769EC2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F01F" w14:textId="36B54E7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031" w14:textId="649125B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43DB" w14:textId="2F5FE30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408165AD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59D7" w14:textId="3F26676D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8391" w14:textId="3F5AA8AC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3242" w14:textId="1405B3CA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5ECFC" w14:textId="39CF160A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2.448</w:t>
            </w:r>
          </w:p>
        </w:tc>
      </w:tr>
      <w:tr w:rsidR="00BD5250" w14:paraId="25B44FE5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BFFB" w14:textId="1169D9C3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F274" w14:textId="24D3D1F4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FFB0" w14:textId="6D2A3563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0.027625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01F1" w14:textId="074EF634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0.3978</w:t>
            </w:r>
          </w:p>
        </w:tc>
      </w:tr>
      <w:tr w:rsidR="00BD5250" w14:paraId="1456219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A821" w14:textId="4753C818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ADACC" w14:textId="74301A1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91A9" w14:textId="7465027F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A2A" w14:textId="621DB9F2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17.48</w:t>
            </w:r>
          </w:p>
        </w:tc>
      </w:tr>
      <w:tr w:rsidR="00BD5250" w14:paraId="2786A1EA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5566" w14:textId="72FE48AD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E46D" w14:textId="2036F74E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F02E" w14:textId="77BA38E2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0.1584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F298" w14:textId="3E25363B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0.08448</w:t>
            </w:r>
          </w:p>
        </w:tc>
      </w:tr>
    </w:tbl>
    <w:p w14:paraId="3C775FD4" w14:textId="349E404A" w:rsidR="00BD5250" w:rsidRPr="00BD5250" w:rsidRDefault="00BD5250" w:rsidP="00BD5250">
      <w:pPr>
        <w:rPr>
          <w:color w:val="000000"/>
          <w:sz w:val="22"/>
        </w:rPr>
      </w:pPr>
    </w:p>
    <w:p w14:paraId="1646CF6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DD27B85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36D5A75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418C2B5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2097AA71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426D2AD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C9B7C6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Объект: 0052, Вариант 4 ПГР участка Карьерный 2029 год точный</w:t>
      </w:r>
    </w:p>
    <w:p w14:paraId="03AC651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83020C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40ACC1A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084F04C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9A09AF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B8AA2C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F18D1B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30111F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2AF83B8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F8181B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78DF828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>, Аммонит ЖВ</w:t>
      </w:r>
    </w:p>
    <w:p w14:paraId="2158220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BD5250">
        <w:rPr>
          <w:b/>
          <w:i/>
          <w:color w:val="000000"/>
          <w:sz w:val="22"/>
        </w:rPr>
        <w:t xml:space="preserve">A = </w:t>
      </w:r>
      <w:r w:rsidRPr="00BD5250">
        <w:rPr>
          <w:rFonts w:ascii="Arial" w:hAnsi="Arial" w:cs="Arial"/>
          <w:b/>
          <w:color w:val="000000"/>
        </w:rPr>
        <w:t>1966</w:t>
      </w:r>
    </w:p>
    <w:p w14:paraId="60391F3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BD5250">
        <w:rPr>
          <w:b/>
          <w:i/>
          <w:color w:val="000000"/>
          <w:sz w:val="22"/>
        </w:rPr>
        <w:t xml:space="preserve">AJ = </w:t>
      </w:r>
      <w:r w:rsidRPr="00BD5250">
        <w:rPr>
          <w:rFonts w:ascii="Arial" w:hAnsi="Arial" w:cs="Arial"/>
          <w:b/>
          <w:color w:val="000000"/>
        </w:rPr>
        <w:t>0.231</w:t>
      </w:r>
    </w:p>
    <w:p w14:paraId="16B62F6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BD5250">
        <w:rPr>
          <w:b/>
          <w:i/>
          <w:color w:val="000000"/>
          <w:sz w:val="22"/>
        </w:rPr>
        <w:t xml:space="preserve">V = </w:t>
      </w:r>
      <w:r w:rsidRPr="00BD5250">
        <w:rPr>
          <w:rFonts w:ascii="Arial" w:hAnsi="Arial" w:cs="Arial"/>
          <w:b/>
          <w:color w:val="000000"/>
        </w:rPr>
        <w:t>35000</w:t>
      </w:r>
    </w:p>
    <w:p w14:paraId="695CDD7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BD5250">
        <w:rPr>
          <w:b/>
          <w:i/>
          <w:color w:val="000000"/>
          <w:sz w:val="22"/>
        </w:rPr>
        <w:t xml:space="preserve">VJ = </w:t>
      </w:r>
      <w:r w:rsidRPr="00BD5250">
        <w:rPr>
          <w:rFonts w:ascii="Arial" w:hAnsi="Arial" w:cs="Arial"/>
          <w:b/>
          <w:color w:val="000000"/>
        </w:rPr>
        <w:t>259.2</w:t>
      </w:r>
    </w:p>
    <w:p w14:paraId="2DC62D4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>: &gt;14</w:t>
      </w:r>
    </w:p>
    <w:p w14:paraId="4B78560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BD5250">
        <w:rPr>
          <w:b/>
          <w:i/>
          <w:color w:val="000000"/>
          <w:sz w:val="22"/>
        </w:rPr>
        <w:t xml:space="preserve">QN = </w:t>
      </w:r>
      <w:r w:rsidRPr="00BD5250">
        <w:rPr>
          <w:rFonts w:ascii="Arial" w:hAnsi="Arial" w:cs="Arial"/>
          <w:b/>
          <w:color w:val="000000"/>
        </w:rPr>
        <w:t>0.11</w:t>
      </w:r>
    </w:p>
    <w:p w14:paraId="10DAB6B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BD5250">
        <w:rPr>
          <w:b/>
          <w:i/>
          <w:color w:val="000000"/>
          <w:sz w:val="22"/>
        </w:rPr>
        <w:t xml:space="preserve">N = </w:t>
      </w:r>
      <w:r w:rsidRPr="00BD5250">
        <w:rPr>
          <w:rFonts w:ascii="Arial" w:hAnsi="Arial" w:cs="Arial"/>
          <w:b/>
          <w:color w:val="000000"/>
        </w:rPr>
        <w:t>0</w:t>
      </w:r>
    </w:p>
    <w:p w14:paraId="1B82329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N1 = </w:t>
      </w:r>
      <w:r w:rsidRPr="00BD5250">
        <w:rPr>
          <w:rFonts w:ascii="Arial" w:hAnsi="Arial" w:cs="Arial"/>
          <w:b/>
          <w:color w:val="000000"/>
        </w:rPr>
        <w:t>0.8</w:t>
      </w:r>
    </w:p>
    <w:p w14:paraId="1E6FA3C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891CD6F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4F889B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5D83728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499654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KOC · 0.16 · QN · V · (1-N1) / 1000 = </w:t>
      </w:r>
      <w:r w:rsidRPr="00BD5250">
        <w:rPr>
          <w:b/>
          <w:color w:val="000000"/>
        </w:rPr>
        <w:t xml:space="preserve">0.4 · 0.16 · 0.11 · 35000 · (1-0.8) / 1000 = </w:t>
      </w:r>
      <w:r w:rsidRPr="00BD5250">
        <w:rPr>
          <w:rFonts w:ascii="Arial" w:hAnsi="Arial" w:cs="Arial"/>
          <w:b/>
          <w:color w:val="000000"/>
        </w:rPr>
        <w:t>0.04928</w:t>
      </w:r>
    </w:p>
    <w:p w14:paraId="083E11C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г/с (3.5.6),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KOC · 0.16 · QN · VJ · (1-N1) · 1000 / 1200 = </w:t>
      </w:r>
      <w:r w:rsidRPr="00BD5250">
        <w:rPr>
          <w:b/>
          <w:color w:val="000000"/>
        </w:rPr>
        <w:t xml:space="preserve">0.4 · 0.16 · 0.11 · 259.2 · (1-0.8) · 1000 / 1200 = </w:t>
      </w:r>
      <w:r w:rsidRPr="00BD5250">
        <w:rPr>
          <w:rFonts w:ascii="Arial" w:hAnsi="Arial" w:cs="Arial"/>
          <w:b/>
          <w:color w:val="000000"/>
        </w:rPr>
        <w:t>0.304128</w:t>
      </w:r>
    </w:p>
    <w:p w14:paraId="235DB4E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60A93AB2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73B1004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61CE729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0.014</w:t>
      </w:r>
    </w:p>
    <w:p w14:paraId="34ED7B3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D5250">
        <w:rPr>
          <w:b/>
          <w:i/>
          <w:color w:val="000000"/>
          <w:sz w:val="22"/>
        </w:rPr>
        <w:t xml:space="preserve">M1GOD = </w:t>
      </w:r>
      <w:r w:rsidRPr="00BD5250">
        <w:rPr>
          <w:b/>
          <w:i/>
          <w:color w:val="000000"/>
        </w:rPr>
        <w:t xml:space="preserve">Q · A · (1-N) = </w:t>
      </w:r>
      <w:r w:rsidRPr="00BD5250">
        <w:rPr>
          <w:b/>
          <w:color w:val="000000"/>
        </w:rPr>
        <w:t xml:space="preserve">0.014 · 1966 · (1-0) = </w:t>
      </w:r>
      <w:r w:rsidRPr="00BD5250">
        <w:rPr>
          <w:rFonts w:ascii="Arial" w:hAnsi="Arial" w:cs="Arial"/>
          <w:b/>
          <w:color w:val="000000"/>
        </w:rPr>
        <w:t>27.5</w:t>
      </w:r>
    </w:p>
    <w:p w14:paraId="0F34E7F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BD5250">
        <w:rPr>
          <w:b/>
          <w:i/>
          <w:color w:val="000000"/>
          <w:sz w:val="22"/>
        </w:rPr>
        <w:t xml:space="preserve">Q1 = </w:t>
      </w:r>
      <w:r w:rsidRPr="00BD5250">
        <w:rPr>
          <w:rFonts w:ascii="Arial" w:hAnsi="Arial" w:cs="Arial"/>
          <w:b/>
          <w:color w:val="000000"/>
        </w:rPr>
        <w:t>0.006</w:t>
      </w:r>
    </w:p>
    <w:p w14:paraId="2E8B88C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BD5250">
        <w:rPr>
          <w:b/>
          <w:i/>
          <w:color w:val="000000"/>
          <w:sz w:val="22"/>
        </w:rPr>
        <w:t xml:space="preserve">M2GOD = </w:t>
      </w:r>
      <w:r w:rsidRPr="00BD5250">
        <w:rPr>
          <w:b/>
          <w:i/>
          <w:color w:val="000000"/>
        </w:rPr>
        <w:t xml:space="preserve">Q1 · A = </w:t>
      </w:r>
      <w:r w:rsidRPr="00BD5250">
        <w:rPr>
          <w:b/>
          <w:color w:val="000000"/>
        </w:rPr>
        <w:t xml:space="preserve">0.006 · 1966 = </w:t>
      </w:r>
      <w:r w:rsidRPr="00BD5250">
        <w:rPr>
          <w:rFonts w:ascii="Arial" w:hAnsi="Arial" w:cs="Arial"/>
          <w:b/>
          <w:color w:val="000000"/>
        </w:rPr>
        <w:t>11.8</w:t>
      </w:r>
    </w:p>
    <w:p w14:paraId="69F2E8F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114075E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8F36BC9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0C44F0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Суммарное кол-во выбросов при взрыве, т/год (3.5.1),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M1GOD + M2GOD = </w:t>
      </w:r>
      <w:r w:rsidRPr="00BD5250">
        <w:rPr>
          <w:b/>
          <w:color w:val="000000"/>
        </w:rPr>
        <w:t xml:space="preserve">27.5 + 11.8 = </w:t>
      </w:r>
      <w:r w:rsidRPr="00BD5250">
        <w:rPr>
          <w:rFonts w:ascii="Arial" w:hAnsi="Arial" w:cs="Arial"/>
          <w:b/>
          <w:color w:val="000000"/>
        </w:rPr>
        <w:t>39.3</w:t>
      </w:r>
    </w:p>
    <w:p w14:paraId="7453818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BD5250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D5250">
        <w:rPr>
          <w:rFonts w:ascii="Arial" w:hAnsi="Arial" w:cs="Arial"/>
          <w:b/>
          <w:color w:val="000000"/>
        </w:rPr>
        <w:t>2.695</w:t>
      </w:r>
    </w:p>
    <w:p w14:paraId="34A6099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FA3AC4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0.0025</w:t>
      </w:r>
    </w:p>
    <w:p w14:paraId="41C38200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D5250">
        <w:rPr>
          <w:b/>
          <w:i/>
          <w:color w:val="000000"/>
          <w:sz w:val="22"/>
        </w:rPr>
        <w:t xml:space="preserve">M1GOD = </w:t>
      </w:r>
      <w:r w:rsidRPr="00BD5250">
        <w:rPr>
          <w:b/>
          <w:i/>
          <w:color w:val="000000"/>
        </w:rPr>
        <w:t xml:space="preserve">Q · A · (1-N) = </w:t>
      </w:r>
      <w:r w:rsidRPr="00BD5250">
        <w:rPr>
          <w:b/>
          <w:color w:val="000000"/>
        </w:rPr>
        <w:t xml:space="preserve">0.0025 · 1966 · (1-0) = </w:t>
      </w:r>
      <w:r w:rsidRPr="00BD5250">
        <w:rPr>
          <w:rFonts w:ascii="Arial" w:hAnsi="Arial" w:cs="Arial"/>
          <w:b/>
          <w:color w:val="000000"/>
        </w:rPr>
        <w:t>4.915</w:t>
      </w:r>
    </w:p>
    <w:p w14:paraId="49F191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BD5250">
        <w:rPr>
          <w:b/>
          <w:i/>
          <w:color w:val="000000"/>
          <w:sz w:val="22"/>
        </w:rPr>
        <w:t xml:space="preserve">Q1 = </w:t>
      </w:r>
      <w:r w:rsidRPr="00BD5250">
        <w:rPr>
          <w:rFonts w:ascii="Arial" w:hAnsi="Arial" w:cs="Arial"/>
          <w:b/>
          <w:color w:val="000000"/>
        </w:rPr>
        <w:t>0.001</w:t>
      </w:r>
    </w:p>
    <w:p w14:paraId="4BFFABC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BD5250">
        <w:rPr>
          <w:b/>
          <w:i/>
          <w:color w:val="000000"/>
          <w:sz w:val="22"/>
        </w:rPr>
        <w:t xml:space="preserve">M2GOD = </w:t>
      </w:r>
      <w:r w:rsidRPr="00BD5250">
        <w:rPr>
          <w:b/>
          <w:i/>
          <w:color w:val="000000"/>
        </w:rPr>
        <w:t xml:space="preserve">Q1 · A = </w:t>
      </w:r>
      <w:r w:rsidRPr="00BD5250">
        <w:rPr>
          <w:b/>
          <w:color w:val="000000"/>
        </w:rPr>
        <w:t xml:space="preserve">0.001 · 1966 = </w:t>
      </w:r>
      <w:r w:rsidRPr="00BD5250">
        <w:rPr>
          <w:rFonts w:ascii="Arial" w:hAnsi="Arial" w:cs="Arial"/>
          <w:b/>
          <w:color w:val="000000"/>
        </w:rPr>
        <w:t>1.966</w:t>
      </w:r>
    </w:p>
    <w:p w14:paraId="7F25D68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7D6EFF2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M1GOD + M2GOD = </w:t>
      </w:r>
      <w:r w:rsidRPr="00BD5250">
        <w:rPr>
          <w:b/>
          <w:color w:val="000000"/>
        </w:rPr>
        <w:t xml:space="preserve">4.915 + 1.966 = </w:t>
      </w:r>
      <w:r w:rsidRPr="00BD5250">
        <w:rPr>
          <w:rFonts w:ascii="Arial" w:hAnsi="Arial" w:cs="Arial"/>
          <w:b/>
          <w:color w:val="000000"/>
        </w:rPr>
        <w:t>6.88</w:t>
      </w:r>
    </w:p>
    <w:p w14:paraId="25724FA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BD5250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D5250">
        <w:rPr>
          <w:rFonts w:ascii="Arial" w:hAnsi="Arial" w:cs="Arial"/>
          <w:b/>
          <w:color w:val="000000"/>
        </w:rPr>
        <w:t>0.481</w:t>
      </w:r>
    </w:p>
    <w:p w14:paraId="71337A7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71CA7AB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60F60F9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2FC4E54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DB7F3EA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872AE7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0.8 · M = </w:t>
      </w:r>
      <w:r w:rsidRPr="00BD5250">
        <w:rPr>
          <w:b/>
          <w:color w:val="000000"/>
        </w:rPr>
        <w:t xml:space="preserve">0.8 · 6.88 = </w:t>
      </w:r>
      <w:r w:rsidRPr="00BD5250">
        <w:rPr>
          <w:rFonts w:ascii="Arial" w:hAnsi="Arial" w:cs="Arial"/>
          <w:b/>
          <w:color w:val="000000"/>
        </w:rPr>
        <w:t>5.504</w:t>
      </w:r>
    </w:p>
    <w:p w14:paraId="5D04F9E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0.8 · G = </w:t>
      </w:r>
      <w:r w:rsidRPr="00BD5250">
        <w:rPr>
          <w:b/>
          <w:color w:val="000000"/>
        </w:rPr>
        <w:t xml:space="preserve">0.8 · 0.481 = </w:t>
      </w:r>
      <w:r w:rsidRPr="00BD5250">
        <w:rPr>
          <w:rFonts w:ascii="Arial" w:hAnsi="Arial" w:cs="Arial"/>
          <w:b/>
          <w:color w:val="000000"/>
        </w:rPr>
        <w:t>0.3848</w:t>
      </w:r>
    </w:p>
    <w:p w14:paraId="22C92FD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02CAACDF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0304 Азот (II) оксид (Азота оксид) (6)</w:t>
      </w:r>
    </w:p>
    <w:p w14:paraId="7A90F226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4A6BAD8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0.13 · M = </w:t>
      </w:r>
      <w:r w:rsidRPr="00BD5250">
        <w:rPr>
          <w:b/>
          <w:color w:val="000000"/>
        </w:rPr>
        <w:t xml:space="preserve">0.13 · 6.88 = </w:t>
      </w:r>
      <w:r w:rsidRPr="00BD5250">
        <w:rPr>
          <w:rFonts w:ascii="Arial" w:hAnsi="Arial" w:cs="Arial"/>
          <w:b/>
          <w:color w:val="000000"/>
        </w:rPr>
        <w:t>0.8944</w:t>
      </w:r>
    </w:p>
    <w:p w14:paraId="737A56D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0.13 · G = </w:t>
      </w:r>
      <w:r w:rsidRPr="00BD5250">
        <w:rPr>
          <w:b/>
          <w:color w:val="000000"/>
        </w:rPr>
        <w:t xml:space="preserve">0.13 · 0.481 = </w:t>
      </w:r>
      <w:r w:rsidRPr="00BD5250">
        <w:rPr>
          <w:rFonts w:ascii="Arial" w:hAnsi="Arial" w:cs="Arial"/>
          <w:b/>
          <w:color w:val="000000"/>
        </w:rPr>
        <w:t>0.06253</w:t>
      </w:r>
    </w:p>
    <w:p w14:paraId="6DB6E52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E8F6699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35B4EC33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C5CD" w14:textId="78D63F4F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2F27" w14:textId="4E47B149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B14C" w14:textId="2F691377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B16A" w14:textId="6D1C7CD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02408C55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C24B" w14:textId="015455E0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8385" w14:textId="1B6F2050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C8213" w14:textId="11374E70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0.3848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D6F0" w14:textId="11C8D9EC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5.504</w:t>
            </w:r>
          </w:p>
        </w:tc>
      </w:tr>
      <w:tr w:rsidR="00BD5250" w14:paraId="182B6E78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9FA6" w14:textId="5539AEA9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866F" w14:textId="20EE64A9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3614" w14:textId="74986402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0.06253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6A5E" w14:textId="15419EE9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0.8944</w:t>
            </w:r>
          </w:p>
        </w:tc>
      </w:tr>
      <w:tr w:rsidR="00BD5250" w14:paraId="5942A80D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AADD" w14:textId="6D35EA4A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2DB51" w14:textId="486A047B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9602" w14:textId="263AB63B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2.695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8D90" w14:textId="356DBD37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39.3</w:t>
            </w:r>
          </w:p>
        </w:tc>
      </w:tr>
      <w:tr w:rsidR="00BD5250" w14:paraId="28649B49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445B" w14:textId="36A5F61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A40DC" w14:textId="17DDCD02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FDAE" w14:textId="330E8F9B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0.304128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DA2C" w14:textId="50A80AE5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0.04928</w:t>
            </w:r>
          </w:p>
        </w:tc>
      </w:tr>
    </w:tbl>
    <w:p w14:paraId="36151BF8" w14:textId="59B6C802" w:rsidR="00BD5250" w:rsidRPr="00BD5250" w:rsidRDefault="00BD5250" w:rsidP="00BD5250">
      <w:pPr>
        <w:rPr>
          <w:color w:val="000000"/>
          <w:sz w:val="22"/>
        </w:rPr>
      </w:pPr>
    </w:p>
    <w:p w14:paraId="678C7F2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358955AF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19EC7841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41E2DF2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AD7E2BF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43D5F0F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4FBE061" w14:textId="424C1DE4" w:rsidR="00BD5250" w:rsidRPr="004412ED" w:rsidRDefault="00BD5250" w:rsidP="00BD5250">
      <w:pPr>
        <w:rPr>
          <w:rFonts w:ascii="Courier New" w:hAnsi="Courier New" w:cs="Courier New"/>
          <w:color w:val="000000"/>
          <w:sz w:val="22"/>
          <w:lang w:val="kk-KZ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4412ED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418A4267" w14:textId="5549E9F6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>Источник выделения: 603</w:t>
      </w:r>
      <w:r w:rsidR="004412ED">
        <w:rPr>
          <w:rFonts w:ascii="Courier New" w:hAnsi="Courier New" w:cs="Courier New"/>
          <w:color w:val="000000"/>
          <w:sz w:val="22"/>
          <w:lang w:val="kk-KZ"/>
        </w:rPr>
        <w:t>8</w:t>
      </w:r>
      <w:r w:rsidRPr="00BD5250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6EDC9CB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C2D89BA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C00B44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4662D2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2B7E32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77CEA46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2246ED0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75F5576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2C66B75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BD5250">
        <w:rPr>
          <w:b/>
          <w:i/>
          <w:color w:val="000000"/>
          <w:sz w:val="22"/>
        </w:rPr>
        <w:t xml:space="preserve">N = </w:t>
      </w:r>
      <w:r w:rsidRPr="00BD5250">
        <w:rPr>
          <w:rFonts w:ascii="Arial" w:hAnsi="Arial" w:cs="Arial"/>
          <w:b/>
          <w:color w:val="000000"/>
        </w:rPr>
        <w:t>2</w:t>
      </w:r>
    </w:p>
    <w:p w14:paraId="2540718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BD5250">
        <w:rPr>
          <w:b/>
          <w:i/>
          <w:color w:val="000000"/>
          <w:sz w:val="22"/>
        </w:rPr>
        <w:t xml:space="preserve">N1 = </w:t>
      </w:r>
      <w:r w:rsidRPr="00BD5250">
        <w:rPr>
          <w:rFonts w:ascii="Arial" w:hAnsi="Arial" w:cs="Arial"/>
          <w:b/>
          <w:color w:val="000000"/>
        </w:rPr>
        <w:t>2</w:t>
      </w:r>
    </w:p>
    <w:p w14:paraId="79A105B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BD5250">
        <w:rPr>
          <w:b/>
          <w:i/>
          <w:color w:val="000000"/>
          <w:sz w:val="22"/>
        </w:rPr>
        <w:t xml:space="preserve">_T_ = </w:t>
      </w:r>
      <w:r w:rsidRPr="00BD5250">
        <w:rPr>
          <w:rFonts w:ascii="Arial" w:hAnsi="Arial" w:cs="Arial"/>
          <w:b/>
          <w:color w:val="000000"/>
        </w:rPr>
        <w:t>8520</w:t>
      </w:r>
    </w:p>
    <w:p w14:paraId="127B1C95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>: &gt;12</w:t>
      </w:r>
    </w:p>
    <w:p w14:paraId="5AAFD4D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BD5250">
        <w:rPr>
          <w:b/>
          <w:i/>
          <w:color w:val="000000"/>
          <w:sz w:val="22"/>
        </w:rPr>
        <w:t xml:space="preserve">V = </w:t>
      </w:r>
      <w:r w:rsidRPr="00BD5250">
        <w:rPr>
          <w:rFonts w:ascii="Arial" w:hAnsi="Arial" w:cs="Arial"/>
          <w:b/>
          <w:color w:val="000000"/>
        </w:rPr>
        <w:t>0.44</w:t>
      </w:r>
    </w:p>
    <w:p w14:paraId="5375297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выбуриваемой породы и ее крепость (f)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: Плотно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магнетитовые роговики, f&gt;12</w:t>
      </w:r>
    </w:p>
    <w:p w14:paraId="571D770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04F90F4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0FDA3BD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3ADBA3B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породы ,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 xml:space="preserve"> кг/м3 (табл.3.4.2), </w:t>
      </w:r>
      <w:r w:rsidRPr="00BD5250">
        <w:rPr>
          <w:b/>
          <w:i/>
          <w:color w:val="000000"/>
          <w:sz w:val="22"/>
        </w:rPr>
        <w:t xml:space="preserve">Q = </w:t>
      </w:r>
      <w:r w:rsidRPr="00BD5250">
        <w:rPr>
          <w:rFonts w:ascii="Arial" w:hAnsi="Arial" w:cs="Arial"/>
          <w:b/>
          <w:color w:val="000000"/>
        </w:rPr>
        <w:t>4.2</w:t>
      </w:r>
    </w:p>
    <w:p w14:paraId="7A08F8C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8541943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398DEC3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7E5D1F9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B1C0F3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V · Q · K5 / 3.6 = </w:t>
      </w:r>
      <w:r w:rsidRPr="00BD5250">
        <w:rPr>
          <w:b/>
          <w:color w:val="000000"/>
        </w:rPr>
        <w:t xml:space="preserve">0.4 · 0.44 · 4.2 · 0.8 / 3.6 = </w:t>
      </w:r>
      <w:r w:rsidRPr="00BD5250">
        <w:rPr>
          <w:rFonts w:ascii="Arial" w:hAnsi="Arial" w:cs="Arial"/>
          <w:b/>
          <w:color w:val="000000"/>
        </w:rPr>
        <w:t>0.1643</w:t>
      </w:r>
    </w:p>
    <w:p w14:paraId="48BC065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BD5250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BD5250">
        <w:rPr>
          <w:rFonts w:ascii="Arial" w:hAnsi="Arial" w:cs="Arial"/>
          <w:b/>
          <w:color w:val="000000"/>
        </w:rPr>
        <w:t>5.04</w:t>
      </w:r>
    </w:p>
    <w:p w14:paraId="29FDDC14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BD5250">
        <w:rPr>
          <w:b/>
          <w:i/>
          <w:color w:val="000000"/>
          <w:sz w:val="22"/>
        </w:rPr>
        <w:t xml:space="preserve">_G_ = </w:t>
      </w:r>
      <w:r w:rsidRPr="00BD5250">
        <w:rPr>
          <w:b/>
          <w:i/>
          <w:color w:val="000000"/>
        </w:rPr>
        <w:t xml:space="preserve">G · N1 = </w:t>
      </w:r>
      <w:r w:rsidRPr="00BD5250">
        <w:rPr>
          <w:b/>
          <w:color w:val="000000"/>
        </w:rPr>
        <w:t xml:space="preserve">0.1643 · 2 = </w:t>
      </w:r>
      <w:r w:rsidRPr="00BD5250">
        <w:rPr>
          <w:rFonts w:ascii="Arial" w:hAnsi="Arial" w:cs="Arial"/>
          <w:b/>
          <w:color w:val="000000"/>
        </w:rPr>
        <w:t>0.3286</w:t>
      </w:r>
    </w:p>
    <w:p w14:paraId="1277FDB7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BD5250">
        <w:rPr>
          <w:b/>
          <w:i/>
          <w:color w:val="000000"/>
          <w:sz w:val="22"/>
        </w:rPr>
        <w:t xml:space="preserve">_M_ = </w:t>
      </w:r>
      <w:r w:rsidRPr="00BD5250">
        <w:rPr>
          <w:b/>
          <w:i/>
          <w:color w:val="000000"/>
        </w:rPr>
        <w:t xml:space="preserve">M · N = </w:t>
      </w:r>
      <w:r w:rsidRPr="00BD5250">
        <w:rPr>
          <w:b/>
          <w:color w:val="000000"/>
        </w:rPr>
        <w:t xml:space="preserve">5.04 · 2 = </w:t>
      </w:r>
      <w:r w:rsidRPr="00BD5250">
        <w:rPr>
          <w:rFonts w:ascii="Arial" w:hAnsi="Arial" w:cs="Arial"/>
          <w:b/>
          <w:color w:val="000000"/>
        </w:rPr>
        <w:t>10.08</w:t>
      </w:r>
    </w:p>
    <w:p w14:paraId="48CA54B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D007C2F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5C9FF3CE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02D7" w14:textId="7F59076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B2FF" w14:textId="157D7434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9FA7" w14:textId="08DF9F86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9A4A" w14:textId="05F786BD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58132A23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9D6D" w14:textId="724472E7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3FEF" w14:textId="46F9013A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656D" w14:textId="59B0EAE8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E9E1" w14:textId="7330A224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10.08</w:t>
            </w:r>
          </w:p>
        </w:tc>
      </w:tr>
    </w:tbl>
    <w:p w14:paraId="5423E63E" w14:textId="2BC93371" w:rsidR="00BD5250" w:rsidRPr="00BD5250" w:rsidRDefault="00BD5250" w:rsidP="00BD5250">
      <w:pPr>
        <w:rPr>
          <w:color w:val="000000"/>
          <w:sz w:val="22"/>
        </w:rPr>
      </w:pPr>
    </w:p>
    <w:p w14:paraId="5810A1DC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5FA884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57768C05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  <w:r w:rsidRPr="00BD5250">
        <w:rPr>
          <w:b/>
          <w:color w:val="000000"/>
          <w:sz w:val="28"/>
        </w:rPr>
        <w:t xml:space="preserve">               РАСЧЕТ ВАЛОВЫХ ВЫБРОСОВ</w:t>
      </w:r>
    </w:p>
    <w:p w14:paraId="1B16CA5E" w14:textId="77777777" w:rsidR="00BD5250" w:rsidRPr="00BD5250" w:rsidRDefault="00BD5250" w:rsidP="00BD5250">
      <w:pPr>
        <w:jc w:val="center"/>
        <w:rPr>
          <w:b/>
          <w:color w:val="000000"/>
          <w:sz w:val="28"/>
        </w:rPr>
      </w:pPr>
    </w:p>
    <w:p w14:paraId="3D43593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383B14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Объект: 0052, Вариант 4 ПГР участка Карьерный 2029 год точный</w:t>
      </w:r>
    </w:p>
    <w:p w14:paraId="5DA7636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573FF13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загрязнения: 6039</w:t>
      </w:r>
    </w:p>
    <w:p w14:paraId="0EA54276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Источник выделения: 6039 01, Обратная засыпка горных выработок и дорог</w:t>
      </w:r>
    </w:p>
    <w:p w14:paraId="3694F45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00B2F2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961338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8F0130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F0F2D7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D5250">
        <w:rPr>
          <w:b/>
          <w:i/>
          <w:color w:val="000000"/>
          <w:sz w:val="22"/>
        </w:rPr>
        <w:t xml:space="preserve">KOC = </w:t>
      </w:r>
      <w:r w:rsidRPr="00BD5250">
        <w:rPr>
          <w:rFonts w:ascii="Arial" w:hAnsi="Arial" w:cs="Arial"/>
          <w:b/>
          <w:color w:val="000000"/>
        </w:rPr>
        <w:t>0.4</w:t>
      </w:r>
    </w:p>
    <w:p w14:paraId="0E91F4FE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42578D49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7A2F151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248F0D9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BD5250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BD5250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620DF25B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1C695E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D5250">
        <w:rPr>
          <w:b/>
          <w:i/>
          <w:color w:val="000000"/>
          <w:sz w:val="22"/>
        </w:rPr>
        <w:t xml:space="preserve">K1 = </w:t>
      </w:r>
      <w:r w:rsidRPr="00BD5250">
        <w:rPr>
          <w:rFonts w:ascii="Arial" w:hAnsi="Arial" w:cs="Arial"/>
          <w:b/>
          <w:color w:val="000000"/>
        </w:rPr>
        <w:t>0.03</w:t>
      </w:r>
    </w:p>
    <w:p w14:paraId="6EE99C7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D5250">
        <w:rPr>
          <w:b/>
          <w:i/>
          <w:color w:val="000000"/>
          <w:sz w:val="22"/>
        </w:rPr>
        <w:t xml:space="preserve">K2 = </w:t>
      </w:r>
      <w:r w:rsidRPr="00BD5250">
        <w:rPr>
          <w:rFonts w:ascii="Arial" w:hAnsi="Arial" w:cs="Arial"/>
          <w:b/>
          <w:color w:val="000000"/>
        </w:rPr>
        <w:t>0.04</w:t>
      </w:r>
    </w:p>
    <w:p w14:paraId="0D43D92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E065D30" w14:textId="77777777" w:rsidR="00BD5250" w:rsidRPr="00BD5250" w:rsidRDefault="00BD5250" w:rsidP="00BD5250">
      <w:pPr>
        <w:rPr>
          <w:b/>
          <w:i/>
          <w:color w:val="000000"/>
          <w:u w:val="single"/>
        </w:rPr>
      </w:pPr>
      <w:r w:rsidRPr="00BD525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05C5F7D" w14:textId="77777777" w:rsidR="00BD5250" w:rsidRPr="00BD5250" w:rsidRDefault="00BD5250" w:rsidP="00BD5250">
      <w:pPr>
        <w:rPr>
          <w:b/>
          <w:i/>
          <w:color w:val="000000"/>
          <w:u w:val="single"/>
        </w:rPr>
      </w:pPr>
    </w:p>
    <w:p w14:paraId="0EDEBD60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D5250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E32C83E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607E8D7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214736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D5250">
        <w:rPr>
          <w:b/>
          <w:i/>
          <w:color w:val="000000"/>
          <w:sz w:val="22"/>
        </w:rPr>
        <w:t xml:space="preserve">K4 = </w:t>
      </w:r>
      <w:r w:rsidRPr="00BD5250">
        <w:rPr>
          <w:rFonts w:ascii="Arial" w:hAnsi="Arial" w:cs="Arial"/>
          <w:b/>
          <w:color w:val="000000"/>
        </w:rPr>
        <w:t>1</w:t>
      </w:r>
    </w:p>
    <w:p w14:paraId="0A182CF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D5250">
        <w:rPr>
          <w:b/>
          <w:i/>
          <w:color w:val="000000"/>
          <w:sz w:val="22"/>
        </w:rPr>
        <w:t xml:space="preserve">G3SR = </w:t>
      </w:r>
      <w:r w:rsidRPr="00BD5250">
        <w:rPr>
          <w:rFonts w:ascii="Arial" w:hAnsi="Arial" w:cs="Arial"/>
          <w:b/>
          <w:color w:val="000000"/>
        </w:rPr>
        <w:t>5</w:t>
      </w:r>
    </w:p>
    <w:p w14:paraId="63A1E58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D5250">
        <w:rPr>
          <w:b/>
          <w:i/>
          <w:color w:val="000000"/>
          <w:sz w:val="22"/>
        </w:rPr>
        <w:t xml:space="preserve">K3SR = </w:t>
      </w:r>
      <w:r w:rsidRPr="00BD5250">
        <w:rPr>
          <w:rFonts w:ascii="Arial" w:hAnsi="Arial" w:cs="Arial"/>
          <w:b/>
          <w:color w:val="000000"/>
        </w:rPr>
        <w:t>1.2</w:t>
      </w:r>
    </w:p>
    <w:p w14:paraId="18FCDC5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D5250">
        <w:rPr>
          <w:b/>
          <w:i/>
          <w:color w:val="000000"/>
          <w:sz w:val="22"/>
        </w:rPr>
        <w:t xml:space="preserve">G3 = </w:t>
      </w:r>
      <w:r w:rsidRPr="00BD5250">
        <w:rPr>
          <w:rFonts w:ascii="Arial" w:hAnsi="Arial" w:cs="Arial"/>
          <w:b/>
          <w:color w:val="000000"/>
        </w:rPr>
        <w:t>12</w:t>
      </w:r>
    </w:p>
    <w:p w14:paraId="4E729798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D5250">
        <w:rPr>
          <w:b/>
          <w:i/>
          <w:color w:val="000000"/>
          <w:sz w:val="22"/>
        </w:rPr>
        <w:t xml:space="preserve">K3 = </w:t>
      </w:r>
      <w:r w:rsidRPr="00BD5250">
        <w:rPr>
          <w:rFonts w:ascii="Arial" w:hAnsi="Arial" w:cs="Arial"/>
          <w:b/>
          <w:color w:val="000000"/>
        </w:rPr>
        <w:t>2</w:t>
      </w:r>
    </w:p>
    <w:p w14:paraId="2DFE97C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D5250">
        <w:rPr>
          <w:b/>
          <w:i/>
          <w:color w:val="000000"/>
          <w:sz w:val="22"/>
        </w:rPr>
        <w:t xml:space="preserve">VL = </w:t>
      </w:r>
      <w:r w:rsidRPr="00BD5250">
        <w:rPr>
          <w:rFonts w:ascii="Arial" w:hAnsi="Arial" w:cs="Arial"/>
          <w:b/>
          <w:color w:val="000000"/>
        </w:rPr>
        <w:t>1.4</w:t>
      </w:r>
    </w:p>
    <w:p w14:paraId="74EC53A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proofErr w:type="spellStart"/>
      <w:r w:rsidRPr="00BD5250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D5250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D5250">
        <w:rPr>
          <w:b/>
          <w:i/>
          <w:color w:val="000000"/>
          <w:sz w:val="22"/>
        </w:rPr>
        <w:t xml:space="preserve">K5 = </w:t>
      </w:r>
      <w:r w:rsidRPr="00BD5250">
        <w:rPr>
          <w:rFonts w:ascii="Arial" w:hAnsi="Arial" w:cs="Arial"/>
          <w:b/>
          <w:color w:val="000000"/>
        </w:rPr>
        <w:t>0.8</w:t>
      </w:r>
    </w:p>
    <w:p w14:paraId="1668CBF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D5250">
        <w:rPr>
          <w:b/>
          <w:i/>
          <w:color w:val="000000"/>
          <w:sz w:val="22"/>
        </w:rPr>
        <w:t xml:space="preserve">G7 = </w:t>
      </w:r>
      <w:r w:rsidRPr="00BD5250">
        <w:rPr>
          <w:rFonts w:ascii="Arial" w:hAnsi="Arial" w:cs="Arial"/>
          <w:b/>
          <w:color w:val="000000"/>
        </w:rPr>
        <w:t>500</w:t>
      </w:r>
    </w:p>
    <w:p w14:paraId="138F50B6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D5250">
        <w:rPr>
          <w:b/>
          <w:i/>
          <w:color w:val="000000"/>
          <w:sz w:val="22"/>
        </w:rPr>
        <w:t xml:space="preserve">K7 = </w:t>
      </w:r>
      <w:r w:rsidRPr="00BD5250">
        <w:rPr>
          <w:rFonts w:ascii="Arial" w:hAnsi="Arial" w:cs="Arial"/>
          <w:b/>
          <w:color w:val="000000"/>
        </w:rPr>
        <w:t>0.1</w:t>
      </w:r>
    </w:p>
    <w:p w14:paraId="434A667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D5250">
        <w:rPr>
          <w:b/>
          <w:i/>
          <w:color w:val="000000"/>
          <w:sz w:val="22"/>
        </w:rPr>
        <w:t xml:space="preserve">GB = </w:t>
      </w:r>
      <w:r w:rsidRPr="00BD5250">
        <w:rPr>
          <w:rFonts w:ascii="Arial" w:hAnsi="Arial" w:cs="Arial"/>
          <w:b/>
          <w:color w:val="000000"/>
        </w:rPr>
        <w:t>2</w:t>
      </w:r>
    </w:p>
    <w:p w14:paraId="1E332E8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D5250">
        <w:rPr>
          <w:b/>
          <w:i/>
          <w:color w:val="000000"/>
          <w:sz w:val="22"/>
        </w:rPr>
        <w:t xml:space="preserve">B = </w:t>
      </w:r>
      <w:r w:rsidRPr="00BD5250">
        <w:rPr>
          <w:rFonts w:ascii="Arial" w:hAnsi="Arial" w:cs="Arial"/>
          <w:b/>
          <w:color w:val="000000"/>
        </w:rPr>
        <w:t>0.7</w:t>
      </w:r>
    </w:p>
    <w:p w14:paraId="0C4B9811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D5250">
        <w:rPr>
          <w:b/>
          <w:i/>
          <w:color w:val="000000"/>
          <w:sz w:val="22"/>
        </w:rPr>
        <w:t xml:space="preserve">GMAX = </w:t>
      </w:r>
      <w:r w:rsidRPr="00BD5250">
        <w:rPr>
          <w:rFonts w:ascii="Arial" w:hAnsi="Arial" w:cs="Arial"/>
          <w:b/>
          <w:color w:val="000000"/>
        </w:rPr>
        <w:t>1.11</w:t>
      </w:r>
    </w:p>
    <w:p w14:paraId="10686B0B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D5250">
        <w:rPr>
          <w:b/>
          <w:i/>
          <w:color w:val="000000"/>
          <w:sz w:val="22"/>
        </w:rPr>
        <w:t xml:space="preserve">GGOD = </w:t>
      </w:r>
      <w:r w:rsidRPr="00BD5250">
        <w:rPr>
          <w:rFonts w:ascii="Arial" w:hAnsi="Arial" w:cs="Arial"/>
          <w:b/>
          <w:color w:val="000000"/>
        </w:rPr>
        <w:t>9500</w:t>
      </w:r>
    </w:p>
    <w:p w14:paraId="23D0DAC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D5250">
        <w:rPr>
          <w:b/>
          <w:i/>
          <w:color w:val="000000"/>
          <w:sz w:val="22"/>
        </w:rPr>
        <w:t xml:space="preserve">NJ = </w:t>
      </w:r>
      <w:r w:rsidRPr="00BD5250">
        <w:rPr>
          <w:rFonts w:ascii="Arial" w:hAnsi="Arial" w:cs="Arial"/>
          <w:b/>
          <w:color w:val="000000"/>
        </w:rPr>
        <w:t>0.8</w:t>
      </w:r>
    </w:p>
    <w:p w14:paraId="5C9080F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6B881D42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BD5250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1.11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D5250">
        <w:rPr>
          <w:rFonts w:ascii="Arial" w:hAnsi="Arial" w:cs="Arial"/>
          <w:b/>
          <w:color w:val="000000"/>
        </w:rPr>
        <w:t>0.00829</w:t>
      </w:r>
    </w:p>
    <w:p w14:paraId="1474DA25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D5250">
        <w:rPr>
          <w:b/>
          <w:i/>
          <w:color w:val="000000"/>
          <w:sz w:val="22"/>
        </w:rPr>
        <w:t xml:space="preserve">MC = </w:t>
      </w:r>
      <w:r w:rsidRPr="00BD5250">
        <w:rPr>
          <w:b/>
          <w:i/>
          <w:color w:val="000000"/>
        </w:rPr>
        <w:t xml:space="preserve">K1 · K2 · K3SR · K4 · K5 · K7 · K8 · K9 · KE · B · GGOD · (1-NJ) = </w:t>
      </w:r>
      <w:r w:rsidRPr="00BD5250">
        <w:rPr>
          <w:b/>
          <w:color w:val="000000"/>
        </w:rPr>
        <w:t xml:space="preserve">0.03 · 0.04 · 1.2 · 1 · 0.8 · 0.1 · 1 · 1 · 1 · 0.7 · 9500 · (1-0.8) = </w:t>
      </w:r>
      <w:r w:rsidRPr="00BD5250">
        <w:rPr>
          <w:rFonts w:ascii="Arial" w:hAnsi="Arial" w:cs="Arial"/>
          <w:b/>
          <w:color w:val="000000"/>
        </w:rPr>
        <w:t>0.1532</w:t>
      </w:r>
    </w:p>
    <w:p w14:paraId="24D78974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4281380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>MAX(</w:t>
      </w:r>
      <w:proofErr w:type="gramStart"/>
      <w:r w:rsidRPr="00BD5250">
        <w:rPr>
          <w:b/>
          <w:i/>
          <w:color w:val="000000"/>
        </w:rPr>
        <w:t>G,GC</w:t>
      </w:r>
      <w:proofErr w:type="gramEnd"/>
      <w:r w:rsidRPr="00BD5250">
        <w:rPr>
          <w:b/>
          <w:i/>
          <w:color w:val="000000"/>
        </w:rPr>
        <w:t xml:space="preserve">) = </w:t>
      </w:r>
      <w:r w:rsidRPr="00BD5250">
        <w:rPr>
          <w:rFonts w:ascii="Arial" w:hAnsi="Arial" w:cs="Arial"/>
          <w:b/>
          <w:color w:val="000000"/>
        </w:rPr>
        <w:t>0.00829</w:t>
      </w:r>
    </w:p>
    <w:p w14:paraId="3493052C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M + MC = </w:t>
      </w:r>
      <w:r w:rsidRPr="00BD5250">
        <w:rPr>
          <w:b/>
          <w:color w:val="000000"/>
        </w:rPr>
        <w:t xml:space="preserve">0 + 0.1532 = </w:t>
      </w:r>
      <w:r w:rsidRPr="00BD5250">
        <w:rPr>
          <w:rFonts w:ascii="Arial" w:hAnsi="Arial" w:cs="Arial"/>
          <w:b/>
          <w:color w:val="000000"/>
        </w:rPr>
        <w:t>0.1532</w:t>
      </w:r>
    </w:p>
    <w:p w14:paraId="6102CBBF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5226EF7D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  <w:r w:rsidRPr="00BD5250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B1D7479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D5250">
        <w:rPr>
          <w:b/>
          <w:i/>
          <w:color w:val="000000"/>
          <w:sz w:val="22"/>
        </w:rPr>
        <w:t xml:space="preserve">M = </w:t>
      </w:r>
      <w:r w:rsidRPr="00BD5250">
        <w:rPr>
          <w:b/>
          <w:i/>
          <w:color w:val="000000"/>
        </w:rPr>
        <w:t xml:space="preserve">KOC · M = </w:t>
      </w:r>
      <w:r w:rsidRPr="00BD5250">
        <w:rPr>
          <w:b/>
          <w:color w:val="000000"/>
        </w:rPr>
        <w:t xml:space="preserve">0.4 · 0.1532 = </w:t>
      </w:r>
      <w:r w:rsidRPr="00BD5250">
        <w:rPr>
          <w:rFonts w:ascii="Arial" w:hAnsi="Arial" w:cs="Arial"/>
          <w:b/>
          <w:color w:val="000000"/>
        </w:rPr>
        <w:t>0.0613</w:t>
      </w:r>
    </w:p>
    <w:p w14:paraId="10C4B643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  <w:r w:rsidRPr="00BD5250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D5250">
        <w:rPr>
          <w:b/>
          <w:i/>
          <w:color w:val="000000"/>
          <w:sz w:val="22"/>
        </w:rPr>
        <w:t xml:space="preserve">G = </w:t>
      </w:r>
      <w:r w:rsidRPr="00BD5250">
        <w:rPr>
          <w:b/>
          <w:i/>
          <w:color w:val="000000"/>
        </w:rPr>
        <w:t xml:space="preserve">KOC · G = </w:t>
      </w:r>
      <w:r w:rsidRPr="00BD5250">
        <w:rPr>
          <w:b/>
          <w:color w:val="000000"/>
        </w:rPr>
        <w:t xml:space="preserve">0.4 · 0.00829 = </w:t>
      </w:r>
      <w:r w:rsidRPr="00BD5250">
        <w:rPr>
          <w:rFonts w:ascii="Arial" w:hAnsi="Arial" w:cs="Arial"/>
          <w:b/>
          <w:color w:val="000000"/>
        </w:rPr>
        <w:t>0.003316</w:t>
      </w:r>
    </w:p>
    <w:p w14:paraId="0408332D" w14:textId="77777777" w:rsidR="00BD5250" w:rsidRPr="00BD5250" w:rsidRDefault="00BD5250" w:rsidP="00BD5250">
      <w:pPr>
        <w:rPr>
          <w:rFonts w:ascii="Arial" w:hAnsi="Arial" w:cs="Arial"/>
          <w:b/>
          <w:color w:val="000000"/>
        </w:rPr>
      </w:pPr>
    </w:p>
    <w:p w14:paraId="186FEFF5" w14:textId="77777777" w:rsidR="00BD5250" w:rsidRPr="00BD5250" w:rsidRDefault="00BD5250" w:rsidP="00BD5250">
      <w:pPr>
        <w:rPr>
          <w:b/>
          <w:i/>
          <w:color w:val="000000"/>
          <w:sz w:val="22"/>
        </w:rPr>
      </w:pPr>
      <w:r w:rsidRPr="00BD525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D5250" w14:paraId="71E31F04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7BBC" w14:textId="3129C521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D941" w14:textId="2A7C5363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530E" w14:textId="7E97D2FB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FBA8" w14:textId="2185D51B" w:rsidR="00BD5250" w:rsidRPr="00BD5250" w:rsidRDefault="00BD5250" w:rsidP="00BD525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D525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D5250" w14:paraId="47A85CCB" w14:textId="77777777" w:rsidTr="00BD52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D1BA" w14:textId="20FCC272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9806" w14:textId="1BBC5C11" w:rsidR="00BD5250" w:rsidRPr="00BD5250" w:rsidRDefault="00BD5250" w:rsidP="00BD5250">
            <w:pPr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3F4A5" w14:textId="2424CB0C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0.003316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4F50" w14:textId="328E6127" w:rsidR="00BD5250" w:rsidRPr="00BD5250" w:rsidRDefault="00BD5250" w:rsidP="00BD5250">
            <w:pPr>
              <w:jc w:val="right"/>
              <w:rPr>
                <w:color w:val="000000"/>
                <w:sz w:val="22"/>
              </w:rPr>
            </w:pPr>
            <w:r w:rsidRPr="00BD5250">
              <w:rPr>
                <w:color w:val="000000"/>
                <w:sz w:val="22"/>
              </w:rPr>
              <w:t>0.0613</w:t>
            </w:r>
          </w:p>
        </w:tc>
      </w:tr>
    </w:tbl>
    <w:p w14:paraId="60C75356" w14:textId="1B31EE2F" w:rsidR="00BD5250" w:rsidRPr="00BD5250" w:rsidRDefault="00BD5250" w:rsidP="00BD5250">
      <w:pPr>
        <w:rPr>
          <w:color w:val="000000"/>
          <w:sz w:val="22"/>
        </w:rPr>
      </w:pPr>
    </w:p>
    <w:p w14:paraId="533F0468" w14:textId="77777777" w:rsidR="00BD5250" w:rsidRPr="00BD5250" w:rsidRDefault="00BD5250" w:rsidP="00BD5250">
      <w:pPr>
        <w:rPr>
          <w:rFonts w:ascii="Courier New" w:hAnsi="Courier New" w:cs="Courier New"/>
          <w:color w:val="000000"/>
          <w:sz w:val="22"/>
        </w:rPr>
      </w:pPr>
    </w:p>
    <w:p w14:paraId="0F12D1E3" w14:textId="77777777" w:rsidR="00BD5250" w:rsidRPr="00BD5250" w:rsidRDefault="00BD5250" w:rsidP="00BD5250">
      <w:pPr>
        <w:rPr>
          <w:b/>
          <w:i/>
          <w:color w:val="000000"/>
          <w:sz w:val="22"/>
        </w:rPr>
      </w:pPr>
    </w:p>
    <w:p w14:paraId="658B52D2" w14:textId="3398FC46" w:rsidR="00BD5250" w:rsidRPr="00BD5250" w:rsidRDefault="00BD5250" w:rsidP="00BD5250">
      <w:pPr>
        <w:jc w:val="center"/>
        <w:rPr>
          <w:color w:val="000000"/>
          <w:sz w:val="22"/>
        </w:rPr>
      </w:pPr>
    </w:p>
    <w:sectPr w:rsidR="00BD5250" w:rsidRPr="00BD5250" w:rsidSect="00BD52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D2D79" w14:textId="77777777" w:rsidR="00556DB6" w:rsidRDefault="00556DB6" w:rsidP="00BD5250">
      <w:r>
        <w:separator/>
      </w:r>
    </w:p>
  </w:endnote>
  <w:endnote w:type="continuationSeparator" w:id="0">
    <w:p w14:paraId="117E57B1" w14:textId="77777777" w:rsidR="00556DB6" w:rsidRDefault="00556DB6" w:rsidP="00BD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BDBB" w14:textId="77777777" w:rsidR="00BD5250" w:rsidRDefault="00BD52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42E3" w14:textId="77777777" w:rsidR="00BD5250" w:rsidRDefault="00BD52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07958" w14:textId="77777777" w:rsidR="00BD5250" w:rsidRDefault="00BD52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28FD9" w14:textId="77777777" w:rsidR="00556DB6" w:rsidRDefault="00556DB6" w:rsidP="00BD5250">
      <w:r>
        <w:separator/>
      </w:r>
    </w:p>
  </w:footnote>
  <w:footnote w:type="continuationSeparator" w:id="0">
    <w:p w14:paraId="7B42B229" w14:textId="77777777" w:rsidR="00556DB6" w:rsidRDefault="00556DB6" w:rsidP="00BD5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2D43" w14:textId="77777777" w:rsidR="00BD5250" w:rsidRDefault="00BD525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3CCC" w14:textId="77777777" w:rsidR="00BD5250" w:rsidRDefault="00BD525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2BB9" w14:textId="77777777" w:rsidR="00BD5250" w:rsidRDefault="00BD52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250"/>
    <w:rsid w:val="004412ED"/>
    <w:rsid w:val="00556DB6"/>
    <w:rsid w:val="006E454F"/>
    <w:rsid w:val="00BD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8C5F4"/>
  <w15:chartTrackingRefBased/>
  <w15:docId w15:val="{37261D4E-1F52-4B44-B030-46864D9C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2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5250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D52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5250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VTJ9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IV0VTJ90</Template>
  <TotalTime>3</TotalTime>
  <Pages>36</Pages>
  <Words>11734</Words>
  <Characters>66884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78462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3</cp:revision>
  <dcterms:created xsi:type="dcterms:W3CDTF">2026-07-28T09:52:00Z</dcterms:created>
  <dcterms:modified xsi:type="dcterms:W3CDTF">2026-07-28T09:54:00Z</dcterms:modified>
</cp:coreProperties>
</file>